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D20AB" w14:textId="5F542DF6" w:rsidR="00F04B66" w:rsidRPr="000147EF" w:rsidRDefault="00F04B66" w:rsidP="0024249C">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6A2413">
        <w:rPr>
          <w:b/>
          <w:noProof/>
          <w:sz w:val="24"/>
        </w:rPr>
        <w:t>5</w:t>
      </w:r>
      <w:r w:rsidRPr="000147EF">
        <w:rPr>
          <w:b/>
          <w:i/>
          <w:noProof/>
          <w:sz w:val="28"/>
        </w:rPr>
        <w:tab/>
        <w:t>S2-2</w:t>
      </w:r>
      <w:r w:rsidR="00625971">
        <w:rPr>
          <w:b/>
          <w:i/>
          <w:noProof/>
          <w:sz w:val="28"/>
        </w:rPr>
        <w:t>30</w:t>
      </w:r>
      <w:r w:rsidR="00B11D6A">
        <w:rPr>
          <w:b/>
          <w:i/>
          <w:noProof/>
          <w:sz w:val="28"/>
        </w:rPr>
        <w:t>2990</w:t>
      </w:r>
    </w:p>
    <w:p w14:paraId="36AB3C6E" w14:textId="12BB77B4" w:rsidR="00F04B66" w:rsidRPr="000147EF" w:rsidRDefault="006A2413" w:rsidP="00F04B66">
      <w:pPr>
        <w:pStyle w:val="CRCoverPage"/>
        <w:outlineLvl w:val="0"/>
        <w:rPr>
          <w:b/>
          <w:noProof/>
          <w:sz w:val="24"/>
        </w:rPr>
      </w:pPr>
      <w:r>
        <w:rPr>
          <w:b/>
          <w:bCs/>
          <w:sz w:val="24"/>
          <w:szCs w:val="24"/>
        </w:rPr>
        <w:t>Athens</w:t>
      </w:r>
      <w:r w:rsidR="00F04B66" w:rsidRPr="00126585">
        <w:rPr>
          <w:b/>
          <w:bCs/>
          <w:sz w:val="24"/>
          <w:szCs w:val="24"/>
        </w:rPr>
        <w:t xml:space="preserve">, </w:t>
      </w:r>
      <w:r>
        <w:rPr>
          <w:b/>
          <w:bCs/>
          <w:sz w:val="24"/>
          <w:szCs w:val="24"/>
        </w:rPr>
        <w:t>Greece</w:t>
      </w:r>
      <w:r w:rsidR="00F04B66" w:rsidRPr="000147EF">
        <w:rPr>
          <w:b/>
          <w:noProof/>
          <w:sz w:val="24"/>
        </w:rPr>
        <w:t>,</w:t>
      </w:r>
      <w:r w:rsidR="00F04B66" w:rsidRPr="000147EF">
        <w:rPr>
          <w:b/>
          <w:noProof/>
          <w:sz w:val="24"/>
        </w:rPr>
        <w:fldChar w:fldCharType="begin"/>
      </w:r>
      <w:r w:rsidR="00F04B66" w:rsidRPr="000147EF">
        <w:rPr>
          <w:b/>
          <w:noProof/>
          <w:sz w:val="24"/>
        </w:rPr>
        <w:instrText xml:space="preserve"> DOCPROPERTY  StartDate  \* MERGEFORMAT </w:instrText>
      </w:r>
      <w:r w:rsidR="00F04B66" w:rsidRPr="000147EF">
        <w:rPr>
          <w:b/>
          <w:noProof/>
          <w:sz w:val="24"/>
        </w:rPr>
        <w:fldChar w:fldCharType="separate"/>
      </w:r>
      <w:r w:rsidR="00F04B66" w:rsidRPr="000147EF">
        <w:rPr>
          <w:b/>
          <w:noProof/>
          <w:sz w:val="24"/>
        </w:rPr>
        <w:t xml:space="preserve"> </w:t>
      </w:r>
      <w:r>
        <w:rPr>
          <w:b/>
          <w:noProof/>
          <w:sz w:val="24"/>
        </w:rPr>
        <w:t>Feb</w:t>
      </w:r>
      <w:r w:rsidR="00F04B66">
        <w:rPr>
          <w:b/>
          <w:sz w:val="24"/>
          <w:lang w:val="en-US"/>
        </w:rPr>
        <w:t xml:space="preserve"> </w:t>
      </w:r>
      <w:r>
        <w:rPr>
          <w:b/>
          <w:sz w:val="24"/>
          <w:lang w:val="en-US"/>
        </w:rPr>
        <w:t>20-24, 2023</w:t>
      </w:r>
      <w:r w:rsidR="00F04B66" w:rsidRPr="000147EF">
        <w:rPr>
          <w:b/>
          <w:sz w:val="24"/>
          <w:lang w:val="en-US"/>
        </w:rPr>
        <w:t xml:space="preserve"> </w:t>
      </w:r>
      <w:r w:rsidR="00F04B66" w:rsidRPr="000147EF">
        <w:rPr>
          <w:b/>
          <w:sz w:val="24"/>
          <w:lang w:val="en-US"/>
        </w:rPr>
        <w:fldChar w:fldCharType="end"/>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sidR="00F04B66" w:rsidRPr="000147EF">
        <w:rPr>
          <w:b/>
          <w:noProof/>
          <w:sz w:val="24"/>
        </w:rPr>
        <w:tab/>
      </w:r>
      <w:r>
        <w:rPr>
          <w:b/>
          <w:noProof/>
          <w:sz w:val="24"/>
        </w:rPr>
        <w:tab/>
      </w:r>
      <w:r>
        <w:rPr>
          <w:b/>
          <w:noProof/>
          <w:sz w:val="24"/>
        </w:rPr>
        <w:tab/>
      </w:r>
      <w:r>
        <w:rPr>
          <w:b/>
          <w:noProof/>
          <w:sz w:val="24"/>
        </w:rPr>
        <w:tab/>
      </w:r>
      <w:r>
        <w:rPr>
          <w:b/>
          <w:noProof/>
          <w:sz w:val="24"/>
        </w:rPr>
        <w:tab/>
      </w:r>
      <w:r w:rsidR="00F04B66" w:rsidRPr="000147EF">
        <w:rPr>
          <w:b/>
          <w:noProof/>
          <w:sz w:val="24"/>
        </w:rPr>
        <w:t xml:space="preserve"> </w:t>
      </w:r>
      <w:r w:rsidR="00F04B66" w:rsidRPr="000147EF">
        <w:rPr>
          <w:b/>
          <w:noProof/>
          <w:color w:val="3333FF"/>
        </w:rPr>
        <w:t>(revision of)</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036E42AD" w:rsidR="004F51F6" w:rsidRDefault="00663E23" w:rsidP="00254648">
            <w:pPr>
              <w:pStyle w:val="CRCoverPage"/>
              <w:spacing w:after="0"/>
              <w:jc w:val="center"/>
              <w:rPr>
                <w:b/>
                <w:sz w:val="28"/>
                <w:lang w:val="en-US" w:eastAsia="zh-CN"/>
              </w:rPr>
            </w:pPr>
            <w:r>
              <w:rPr>
                <w:b/>
                <w:noProof/>
                <w:sz w:val="28"/>
              </w:rPr>
              <w:t>23.288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7BAD8B51" w:rsidR="004F51F6" w:rsidRDefault="00972647" w:rsidP="00254648">
            <w:pPr>
              <w:pStyle w:val="CRCoverPage"/>
              <w:spacing w:after="0"/>
              <w:jc w:val="center"/>
              <w:rPr>
                <w:lang w:eastAsia="zh-CN"/>
              </w:rPr>
            </w:pPr>
            <w:r w:rsidRPr="00972647">
              <w:rPr>
                <w:rFonts w:hint="eastAsia"/>
                <w:b/>
                <w:noProof/>
                <w:sz w:val="28"/>
              </w:rPr>
              <w:t>0</w:t>
            </w:r>
            <w:r w:rsidR="00B11D6A">
              <w:rPr>
                <w:b/>
                <w:noProof/>
                <w:sz w:val="28"/>
              </w:rPr>
              <w:t>719</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6FA0FCC4" w:rsidR="004F51F6" w:rsidRPr="00254648" w:rsidRDefault="00254648" w:rsidP="00972647">
            <w:pPr>
              <w:pStyle w:val="CRCoverPage"/>
              <w:spacing w:after="0"/>
              <w:jc w:val="center"/>
              <w:rPr>
                <w:b/>
                <w:sz w:val="28"/>
                <w:lang w:val="en-US" w:eastAsia="zh-CN"/>
              </w:rPr>
            </w:pP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1E682B84" w:rsidR="004F51F6" w:rsidRDefault="00663E23" w:rsidP="00B11D6A">
            <w:pPr>
              <w:pStyle w:val="CRCoverPage"/>
              <w:spacing w:after="0"/>
              <w:jc w:val="center"/>
              <w:rPr>
                <w:b/>
                <w:sz w:val="28"/>
                <w:lang w:val="en-US" w:eastAsia="zh-CN"/>
              </w:rPr>
            </w:pPr>
            <w:r>
              <w:rPr>
                <w:b/>
                <w:noProof/>
                <w:sz w:val="28"/>
              </w:rPr>
              <w:t>1</w:t>
            </w:r>
            <w:r w:rsidR="00B11D6A">
              <w:rPr>
                <w:b/>
                <w:noProof/>
                <w:sz w:val="28"/>
              </w:rPr>
              <w:t>8</w:t>
            </w:r>
            <w:r>
              <w:rPr>
                <w:b/>
                <w:noProof/>
                <w:sz w:val="28"/>
              </w:rPr>
              <w:t>.</w:t>
            </w:r>
            <w:r w:rsidR="00B11D6A">
              <w:rPr>
                <w:b/>
                <w:noProof/>
                <w:sz w:val="28"/>
              </w:rPr>
              <w:t>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F720A1">
            <w:pPr>
              <w:pStyle w:val="CRCoverPage"/>
              <w:spacing w:after="0"/>
              <w:jc w:val="center"/>
              <w:rPr>
                <w:rFonts w:cs="Arial"/>
                <w:i/>
              </w:rPr>
            </w:pPr>
            <w:hyperlink r:id="rId11" w:history="1">
              <w:r w:rsidR="004005C0">
                <w:rPr>
                  <w:rStyle w:val="af"/>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3FFCBAF8"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7FD59687" w:rsidR="004F51F6" w:rsidRDefault="0017743A">
            <w:pPr>
              <w:pStyle w:val="CRCoverPage"/>
              <w:spacing w:after="0"/>
              <w:jc w:val="center"/>
              <w:rPr>
                <w:b/>
                <w:bCs/>
                <w:caps/>
                <w:lang w:eastAsia="zh-CN"/>
              </w:rPr>
            </w:pPr>
            <w:r>
              <w:rPr>
                <w:rFonts w:hint="eastAsia"/>
                <w:b/>
                <w:bCs/>
                <w:caps/>
                <w:lang w:eastAsia="zh-CN"/>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089EA0B5" w:rsidR="004F51F6" w:rsidRDefault="004D495B" w:rsidP="004D495B">
            <w:pPr>
              <w:pStyle w:val="CRCoverPage"/>
              <w:spacing w:after="0"/>
              <w:ind w:left="100"/>
            </w:pPr>
            <w:r>
              <w:rPr>
                <w:lang w:eastAsia="ko-KR"/>
              </w:rPr>
              <w:t>Clarification on</w:t>
            </w:r>
            <w:r w:rsidR="00F04B66" w:rsidRPr="00F04B66">
              <w:rPr>
                <w:lang w:eastAsia="ko-KR"/>
              </w:rPr>
              <w:t xml:space="preserve"> </w:t>
            </w:r>
            <w:r>
              <w:rPr>
                <w:lang w:eastAsia="ko-KR"/>
              </w:rPr>
              <w:t>Analytics S</w:t>
            </w:r>
            <w:r w:rsidR="00F04B66" w:rsidRPr="00F04B66">
              <w:rPr>
                <w:lang w:eastAsia="ko-KR"/>
              </w:rPr>
              <w:t xml:space="preserve">ubscription </w:t>
            </w:r>
            <w:r>
              <w:rPr>
                <w:lang w:eastAsia="ko-KR"/>
              </w:rPr>
              <w:t>transfer procedures</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6E7E5D60" w:rsidR="004F51F6" w:rsidRDefault="00663E23">
            <w:pPr>
              <w:pStyle w:val="CRCoverPage"/>
              <w:spacing w:after="0"/>
              <w:ind w:left="100"/>
              <w:rPr>
                <w:lang w:val="en-US" w:eastAsia="zh-CN"/>
              </w:rPr>
            </w:pPr>
            <w:r>
              <w:rPr>
                <w:lang w:val="en-US" w:eastAsia="zh-CN"/>
              </w:rPr>
              <w:t>ZTE</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51560EE8" w:rsidR="004F51F6" w:rsidRDefault="00663E23">
            <w:pPr>
              <w:pStyle w:val="CRCoverPage"/>
              <w:spacing w:after="0"/>
              <w:ind w:left="100"/>
              <w:rPr>
                <w:lang w:eastAsia="zh-CN"/>
              </w:rPr>
            </w:pPr>
            <w:r>
              <w:rPr>
                <w:lang w:eastAsia="ko-KR"/>
              </w:rPr>
              <w:t>eNA_Ph2</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66C5EFDE" w:rsidR="004F51F6" w:rsidRDefault="004005C0" w:rsidP="006A2413">
            <w:pPr>
              <w:pStyle w:val="CRCoverPage"/>
              <w:spacing w:after="0"/>
              <w:ind w:left="100"/>
              <w:rPr>
                <w:lang w:val="en-US" w:eastAsia="zh-CN"/>
              </w:rPr>
            </w:pPr>
            <w:r>
              <w:t>202</w:t>
            </w:r>
            <w:r w:rsidR="0010621E">
              <w:t>3</w:t>
            </w:r>
            <w:r>
              <w:t>-</w:t>
            </w:r>
            <w:r w:rsidR="0017743A">
              <w:t>0</w:t>
            </w:r>
            <w:r w:rsidR="006A2413">
              <w:t>2</w:t>
            </w:r>
            <w:r>
              <w:t>-</w:t>
            </w:r>
            <w:r w:rsidR="0017743A">
              <w:t>0</w:t>
            </w:r>
            <w:r w:rsidR="00F04B66">
              <w:rPr>
                <w:lang w:val="en-US" w:eastAsia="zh-CN"/>
              </w:rPr>
              <w:t>3</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74CC1C3" w:rsidR="004F51F6" w:rsidRDefault="00B11D6A">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38EBE966" w:rsidR="004F51F6" w:rsidRDefault="00F33859" w:rsidP="00B11D6A">
            <w:pPr>
              <w:pStyle w:val="CRCoverPage"/>
              <w:spacing w:after="0"/>
              <w:ind w:left="100"/>
            </w:pPr>
            <w:fldSimple w:instr=" DOCPROPERTY  Release  \* MERGEFORMAT ">
              <w:r w:rsidR="004005C0">
                <w:t>Rel-</w:t>
              </w:r>
              <w:r w:rsidR="00B11D6A">
                <w:t>18</w:t>
              </w:r>
            </w:fldSimple>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proofErr w:type="gramStart"/>
            <w:r>
              <w:rPr>
                <w:sz w:val="18"/>
              </w:rPr>
              <w:t>be</w:t>
            </w:r>
            <w:proofErr w:type="gramEnd"/>
            <w:r>
              <w:rPr>
                <w:sz w:val="18"/>
              </w:rPr>
              <w:t xml:space="preserv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15261D" w14:textId="22B977E1" w:rsidR="00EE17D5" w:rsidRDefault="00EE17D5" w:rsidP="00F04B66">
            <w:pPr>
              <w:pStyle w:val="CRCoverPage"/>
              <w:spacing w:after="0"/>
              <w:ind w:left="100"/>
              <w:rPr>
                <w:lang w:eastAsia="ko-KR"/>
              </w:rPr>
            </w:pPr>
            <w:r>
              <w:rPr>
                <w:lang w:eastAsia="zh-CN"/>
              </w:rPr>
              <w:t xml:space="preserve">In current </w:t>
            </w:r>
            <w:r>
              <w:rPr>
                <w:lang w:eastAsia="ko-KR"/>
              </w:rPr>
              <w:t>Analytics Transfer Procedures</w:t>
            </w:r>
            <w:r>
              <w:rPr>
                <w:lang w:eastAsia="zh-CN"/>
              </w:rPr>
              <w:t xml:space="preserve">, the source NWDAF </w:t>
            </w:r>
            <w:r w:rsidR="00C33D39">
              <w:rPr>
                <w:lang w:eastAsia="zh-CN"/>
              </w:rPr>
              <w:t>may transfer multiple Analytics</w:t>
            </w:r>
            <w:r w:rsidR="003E14A9">
              <w:rPr>
                <w:lang w:eastAsia="zh-CN"/>
              </w:rPr>
              <w:t xml:space="preserve"> subscription</w:t>
            </w:r>
            <w:r w:rsidR="00C33D39">
              <w:rPr>
                <w:lang w:eastAsia="zh-CN"/>
              </w:rPr>
              <w:t xml:space="preserve"> contexts to target NWDAF. </w:t>
            </w:r>
            <w:r w:rsidR="00C33D39">
              <w:rPr>
                <w:lang w:eastAsia="ko-KR"/>
              </w:rPr>
              <w:t xml:space="preserve">It is possible that some of the analytics </w:t>
            </w:r>
            <w:r w:rsidR="003E14A9">
              <w:rPr>
                <w:lang w:eastAsia="ko-KR"/>
              </w:rPr>
              <w:t xml:space="preserve">subscription </w:t>
            </w:r>
            <w:r w:rsidR="00C33D39">
              <w:rPr>
                <w:lang w:eastAsia="ko-KR"/>
              </w:rPr>
              <w:t>context may not be accepted in the target NWDAF due to different reasons, for example the target NWDAF capability, the load. Howeve in the current procedure</w:t>
            </w:r>
            <w:r w:rsidR="003E14A9">
              <w:rPr>
                <w:lang w:eastAsia="ko-KR"/>
              </w:rPr>
              <w:t>s</w:t>
            </w:r>
            <w:r w:rsidR="00C33D39">
              <w:rPr>
                <w:lang w:eastAsia="ko-KR"/>
              </w:rPr>
              <w:t xml:space="preserve"> the source NWDAF does not know if the Analytics </w:t>
            </w:r>
            <w:r w:rsidR="003E14A9">
              <w:rPr>
                <w:lang w:eastAsia="ko-KR"/>
              </w:rPr>
              <w:t xml:space="preserve">subscription </w:t>
            </w:r>
            <w:r w:rsidR="00C33D39">
              <w:rPr>
                <w:lang w:eastAsia="ko-KR"/>
              </w:rPr>
              <w:t xml:space="preserve">context has been accepted in the target NWDAF and </w:t>
            </w:r>
            <w:r w:rsidR="003E14A9">
              <w:rPr>
                <w:lang w:eastAsia="ko-KR"/>
              </w:rPr>
              <w:t xml:space="preserve">it may </w:t>
            </w:r>
            <w:r w:rsidR="00C33D39">
              <w:rPr>
                <w:lang w:eastAsia="ko-KR"/>
              </w:rPr>
              <w:t xml:space="preserve">release </w:t>
            </w:r>
            <w:r w:rsidR="003E14A9">
              <w:rPr>
                <w:lang w:eastAsia="ko-KR"/>
              </w:rPr>
              <w:t xml:space="preserve">the Analytics subscription context which are not successfully transferred to the Target NWDAF without notifying the consumer. </w:t>
            </w:r>
          </w:p>
          <w:p w14:paraId="118178D6" w14:textId="77777777" w:rsidR="00EE17D5" w:rsidRDefault="00EE17D5" w:rsidP="00F04B66">
            <w:pPr>
              <w:pStyle w:val="CRCoverPage"/>
              <w:spacing w:after="0"/>
              <w:ind w:left="100"/>
              <w:rPr>
                <w:lang w:eastAsia="ko-KR"/>
              </w:rPr>
            </w:pP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71308D4C"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0D683A" w14:textId="448E3EEA" w:rsidR="00EE17D5" w:rsidRDefault="00EE17D5">
            <w:pPr>
              <w:pStyle w:val="CRCoverPage"/>
              <w:spacing w:after="0"/>
              <w:rPr>
                <w:lang w:eastAsia="zh-CN"/>
              </w:rPr>
            </w:pPr>
            <w:r>
              <w:rPr>
                <w:rFonts w:hint="eastAsia"/>
                <w:lang w:eastAsia="zh-CN"/>
              </w:rPr>
              <w:t>C</w:t>
            </w:r>
            <w:r>
              <w:rPr>
                <w:lang w:eastAsia="zh-CN"/>
              </w:rPr>
              <w:t>larify when the source NWDAF release the old Analytics Subscription context</w:t>
            </w:r>
          </w:p>
          <w:p w14:paraId="20107558" w14:textId="273E9E98" w:rsidR="003E14A9" w:rsidRDefault="003E14A9" w:rsidP="003E14A9">
            <w:pPr>
              <w:pStyle w:val="CRCoverPage"/>
              <w:numPr>
                <w:ilvl w:val="0"/>
                <w:numId w:val="2"/>
              </w:numPr>
              <w:spacing w:after="0"/>
              <w:rPr>
                <w:lang w:eastAsia="ko-KR"/>
              </w:rPr>
            </w:pPr>
            <w:r>
              <w:rPr>
                <w:lang w:eastAsia="ko-KR"/>
              </w:rPr>
              <w:t>For analytics context transfer initiated by target NWDAF selected by the NWDAF service consumer, it is proposed that the Target NWDAF provides the a list of transferred Analytics ID(s) to service consumer and the service consumer unsubscribe the analytics ID in the source NwDAF</w:t>
            </w:r>
          </w:p>
          <w:p w14:paraId="2856E890" w14:textId="67BE2E58" w:rsidR="003E14A9" w:rsidRDefault="003E14A9" w:rsidP="00E54AAD">
            <w:pPr>
              <w:pStyle w:val="CRCoverPage"/>
              <w:numPr>
                <w:ilvl w:val="0"/>
                <w:numId w:val="2"/>
              </w:numPr>
              <w:spacing w:after="0"/>
              <w:rPr>
                <w:lang w:eastAsia="zh-CN"/>
              </w:rPr>
            </w:pPr>
            <w:r>
              <w:rPr>
                <w:rFonts w:hint="eastAsia"/>
                <w:lang w:eastAsia="ko-KR"/>
              </w:rPr>
              <w:t>F</w:t>
            </w:r>
            <w:r>
              <w:rPr>
                <w:lang w:eastAsia="ko-KR"/>
              </w:rPr>
              <w:t>or Analytics Subscription Transfer initiated by source NWDAF, it is proposed that the Target NWDAF sends a list of transferred Analytics ID(s) to both NWDAF consumer and to source NWDAF.</w:t>
            </w:r>
          </w:p>
          <w:p w14:paraId="67D92D12" w14:textId="5ECB4D47" w:rsidR="00663E23" w:rsidRPr="003E14A9" w:rsidRDefault="00663E23" w:rsidP="00EE17D5">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1C11C709" w:rsidR="004F51F6" w:rsidRDefault="00EE17D5" w:rsidP="00F01B77">
            <w:pPr>
              <w:pStyle w:val="CRCoverPage"/>
              <w:spacing w:after="0"/>
            </w:pPr>
            <w:r>
              <w:rPr>
                <w:rFonts w:hint="eastAsia"/>
                <w:lang w:eastAsia="zh-CN"/>
              </w:rPr>
              <w:t>T</w:t>
            </w:r>
            <w:r>
              <w:rPr>
                <w:lang w:eastAsia="zh-CN"/>
              </w:rPr>
              <w:t>he source NWDAF may release the subscription which are not successfully transferred to target NWDAF.</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5074A407" w:rsidR="004F51F6" w:rsidRDefault="000E4E41" w:rsidP="000E4E41">
            <w:pPr>
              <w:pStyle w:val="CRCoverPage"/>
              <w:spacing w:after="0"/>
              <w:ind w:left="100"/>
              <w:rPr>
                <w:lang w:val="en-US" w:eastAsia="zh-CN"/>
              </w:rPr>
            </w:pPr>
            <w:r>
              <w:rPr>
                <w:lang w:eastAsia="ko-KR"/>
              </w:rPr>
              <w:t>6.1B.2.1</w:t>
            </w:r>
            <w:r w:rsidR="00F01B77">
              <w:rPr>
                <w:lang w:eastAsia="ko-KR"/>
              </w:rPr>
              <w:t>,</w:t>
            </w:r>
            <w:r>
              <w:rPr>
                <w:lang w:eastAsia="ko-KR"/>
              </w:rPr>
              <w:t xml:space="preserve"> 6.1B.2.3,</w:t>
            </w:r>
            <w:r w:rsidR="00F01B77">
              <w:rPr>
                <w:lang w:eastAsia="ko-KR"/>
              </w:rPr>
              <w:t xml:space="preserve"> </w:t>
            </w:r>
            <w:r w:rsidR="00F01B77" w:rsidRPr="005D2CF1">
              <w:rPr>
                <w:lang w:eastAsia="zh-CN"/>
              </w:rPr>
              <w:t>7.</w:t>
            </w:r>
            <w:r w:rsidR="00F01B77" w:rsidRPr="005D2CF1">
              <w:t>2</w:t>
            </w:r>
            <w:r w:rsidR="00F01B77" w:rsidRPr="005D2CF1">
              <w:rPr>
                <w:lang w:eastAsia="zh-CN"/>
              </w:rPr>
              <w:t>.</w:t>
            </w:r>
            <w:r>
              <w:rPr>
                <w:lang w:eastAsia="zh-CN"/>
              </w:rPr>
              <w:t xml:space="preserve">2, </w:t>
            </w:r>
            <w:r w:rsidRPr="005D2CF1">
              <w:rPr>
                <w:lang w:eastAsia="zh-CN"/>
              </w:rPr>
              <w:t>7.</w:t>
            </w:r>
            <w:r w:rsidRPr="005D2CF1">
              <w:t>2</w:t>
            </w:r>
            <w:r w:rsidRPr="005D2CF1">
              <w:rPr>
                <w:lang w:eastAsia="zh-CN"/>
              </w:rPr>
              <w:t>.</w:t>
            </w:r>
            <w:r>
              <w:rPr>
                <w:lang w:eastAsia="zh-CN"/>
              </w:rPr>
              <w:t>4,</w:t>
            </w:r>
            <w:r w:rsidRPr="005D2CF1">
              <w:rPr>
                <w:lang w:eastAsia="zh-CN"/>
              </w:rPr>
              <w:t xml:space="preserve"> 7.</w:t>
            </w:r>
            <w:r w:rsidRPr="005D2CF1">
              <w:t>2</w:t>
            </w:r>
            <w:r w:rsidRPr="005D2CF1">
              <w:rPr>
                <w:lang w:eastAsia="zh-CN"/>
              </w:rPr>
              <w:t>.</w:t>
            </w:r>
            <w:r>
              <w:rPr>
                <w:lang w:eastAsia="zh-CN"/>
              </w:rPr>
              <w:t>5</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3"/>
          <w:footnotePr>
            <w:numRestart w:val="eachSect"/>
          </w:footnotePr>
          <w:pgSz w:w="11907" w:h="16840"/>
          <w:pgMar w:top="1418" w:right="1134" w:bottom="1134" w:left="1134" w:header="680" w:footer="567" w:gutter="0"/>
          <w:cols w:space="720"/>
        </w:sectPr>
      </w:pPr>
    </w:p>
    <w:p w14:paraId="30C07B0E"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4882267"/>
      <w:bookmarkStart w:id="2" w:name="_Toc106909195"/>
      <w:bookmarkStart w:id="3" w:name="_Toc533204495"/>
      <w:bookmarkStart w:id="4"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hint="eastAsia"/>
          <w:color w:val="FF0000"/>
          <w:sz w:val="28"/>
          <w:szCs w:val="28"/>
          <w:lang w:val="en-US" w:eastAsia="zh-CN"/>
        </w:rPr>
        <w:t>st</w:t>
      </w:r>
      <w:r>
        <w:rPr>
          <w:rFonts w:ascii="Arial" w:hAnsi="Arial" w:cs="Arial"/>
          <w:color w:val="FF0000"/>
          <w:sz w:val="28"/>
          <w:szCs w:val="28"/>
          <w:lang w:val="en-US"/>
        </w:rPr>
        <w:t xml:space="preserve"> change * * * *</w:t>
      </w:r>
      <w:bookmarkStart w:id="5" w:name="_Toc517082226"/>
    </w:p>
    <w:p w14:paraId="6CD4B45B" w14:textId="77777777" w:rsidR="001824CD" w:rsidRDefault="001824CD" w:rsidP="001824CD">
      <w:pPr>
        <w:pStyle w:val="3"/>
        <w:rPr>
          <w:lang w:eastAsia="ko-KR"/>
        </w:rPr>
      </w:pPr>
      <w:bookmarkStart w:id="6" w:name="_Toc122419200"/>
      <w:bookmarkStart w:id="7" w:name="_Toc122418667"/>
      <w:bookmarkStart w:id="8" w:name="_Toc114572212"/>
      <w:bookmarkStart w:id="9" w:name="_Toc36187585"/>
      <w:bookmarkStart w:id="10" w:name="_Toc47342331"/>
      <w:bookmarkStart w:id="11" w:name="_Toc51769029"/>
      <w:bookmarkStart w:id="12" w:name="_Toc20149670"/>
      <w:bookmarkStart w:id="13" w:name="_Toc27846461"/>
      <w:bookmarkStart w:id="14" w:name="_Toc106187719"/>
      <w:bookmarkStart w:id="15" w:name="_Toc45183489"/>
      <w:bookmarkEnd w:id="1"/>
      <w:bookmarkEnd w:id="2"/>
      <w:bookmarkEnd w:id="3"/>
      <w:bookmarkEnd w:id="4"/>
      <w:bookmarkEnd w:id="5"/>
      <w:r>
        <w:rPr>
          <w:lang w:eastAsia="ko-KR"/>
        </w:rPr>
        <w:t>6.1B.2</w:t>
      </w:r>
      <w:r>
        <w:rPr>
          <w:lang w:eastAsia="ko-KR"/>
        </w:rPr>
        <w:tab/>
        <w:t>Analytics Transfer Procedures</w:t>
      </w:r>
      <w:bookmarkEnd w:id="6"/>
    </w:p>
    <w:p w14:paraId="3718022B" w14:textId="77777777" w:rsidR="001824CD" w:rsidRDefault="001824CD" w:rsidP="001824CD">
      <w:pPr>
        <w:pStyle w:val="4"/>
        <w:rPr>
          <w:lang w:eastAsia="ko-KR"/>
        </w:rPr>
      </w:pPr>
      <w:bookmarkStart w:id="16" w:name="_Toc122419201"/>
      <w:bookmarkStart w:id="17" w:name="_GoBack"/>
      <w:bookmarkEnd w:id="17"/>
      <w:r>
        <w:rPr>
          <w:lang w:eastAsia="ko-KR"/>
        </w:rPr>
        <w:t>6.1B.2.1</w:t>
      </w:r>
      <w:r>
        <w:rPr>
          <w:lang w:eastAsia="ko-KR"/>
        </w:rPr>
        <w:tab/>
        <w:t>Analytics context transfer initiated by target NWDAF selected by the NWDAF service consumer</w:t>
      </w:r>
      <w:bookmarkEnd w:id="16"/>
    </w:p>
    <w:p w14:paraId="2F17EFE2" w14:textId="77777777" w:rsidR="001824CD" w:rsidRDefault="001824CD" w:rsidP="001824CD">
      <w:pPr>
        <w:rPr>
          <w:lang w:eastAsia="ko-KR"/>
        </w:rPr>
      </w:pPr>
      <w:r>
        <w:rPr>
          <w:lang w:eastAsia="ko-KR"/>
        </w:rPr>
        <w:t>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Nnwdaf_AnalyticsSubscription_Subscribe service operation. The target NWDAF may initiate the transfer of the analytics context, using the Nnwdaf_AnalyticsInfo_ContextTransfer or Nnf_DataManagement_Subscribe service operation.</w:t>
      </w:r>
    </w:p>
    <w:p w14:paraId="445A76C9" w14:textId="77777777" w:rsidR="001824CD" w:rsidRDefault="001824CD" w:rsidP="001824CD">
      <w:r>
        <w:t>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Nnwdaf_AnalyticsSubscription_Subscribe service operation towards the selected target NWDAF.</w:t>
      </w:r>
    </w:p>
    <w:p w14:paraId="5D8BD403" w14:textId="2046F8A6" w:rsidR="001824CD" w:rsidRDefault="001824CD" w:rsidP="001824CD">
      <w:pPr>
        <w:pStyle w:val="TH"/>
      </w:pPr>
      <w:del w:id="18" w:author="ZTE01" w:date="2023-02-10T15:11:00Z">
        <w:r w:rsidRPr="002342A9" w:rsidDel="000048C5">
          <w:object w:dxaOrig="10560" w:dyaOrig="7410" w14:anchorId="49A5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307.65pt" o:ole="">
              <v:imagedata r:id="rId14" o:title="" cropbottom="-1739f"/>
            </v:shape>
            <o:OLEObject Type="Embed" ProgID="Visio.Drawing.11" ShapeID="_x0000_i1025" DrawAspect="Content" ObjectID="_1737576089" r:id="rId15"/>
          </w:object>
        </w:r>
      </w:del>
    </w:p>
    <w:p w14:paraId="1D3C940A" w14:textId="1533A7F6" w:rsidR="000048C5" w:rsidRDefault="000048C5" w:rsidP="001824CD">
      <w:pPr>
        <w:pStyle w:val="TH"/>
        <w:rPr>
          <w:ins w:id="19" w:author="ZTE01" w:date="2023-02-10T17:16:00Z"/>
        </w:rPr>
      </w:pPr>
    </w:p>
    <w:p w14:paraId="3B62282B" w14:textId="3AB7C480" w:rsidR="00257EE8" w:rsidRDefault="00257EE8" w:rsidP="001824CD">
      <w:pPr>
        <w:pStyle w:val="TH"/>
        <w:rPr>
          <w:lang w:eastAsia="ko-KR"/>
        </w:rPr>
      </w:pPr>
      <w:ins w:id="20" w:author="ZTE01" w:date="2023-02-10T17:16:00Z">
        <w:r>
          <w:object w:dxaOrig="9540" w:dyaOrig="7991" w14:anchorId="3C5E9001">
            <v:shape id="_x0000_i1026" type="#_x0000_t75" style="width:437pt;height:366.15pt" o:ole="">
              <v:imagedata r:id="rId16" o:title=""/>
            </v:shape>
            <o:OLEObject Type="Embed" ProgID="Visio.Drawing.15" ShapeID="_x0000_i1026" DrawAspect="Content" ObjectID="_1737576090" r:id="rId17"/>
          </w:object>
        </w:r>
      </w:ins>
    </w:p>
    <w:p w14:paraId="58514C82" w14:textId="77777777" w:rsidR="001824CD" w:rsidRDefault="001824CD" w:rsidP="001824CD">
      <w:pPr>
        <w:pStyle w:val="TF"/>
        <w:rPr>
          <w:lang w:eastAsia="ko-KR"/>
        </w:rPr>
      </w:pPr>
      <w:r>
        <w:rPr>
          <w:lang w:eastAsia="ko-KR"/>
        </w:rPr>
        <w:lastRenderedPageBreak/>
        <w:t>Figure 6.1B.2.1-1: Analytics context transfer initiated by target NWDAF selected by the NWDAF service consumer</w:t>
      </w:r>
    </w:p>
    <w:p w14:paraId="41F0F3C3" w14:textId="77777777" w:rsidR="001824CD" w:rsidRDefault="001824CD" w:rsidP="001824CD">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53C46631" w14:textId="20AA5197" w:rsidR="001824CD" w:rsidRDefault="001824CD" w:rsidP="001824CD">
      <w:pPr>
        <w:pStyle w:val="B1"/>
        <w:rPr>
          <w:lang w:eastAsia="ko-KR"/>
        </w:rPr>
      </w:pPr>
      <w:r>
        <w:rPr>
          <w:lang w:eastAsia="ko-KR"/>
        </w:rPr>
        <w:t>2.</w:t>
      </w:r>
      <w:r>
        <w:rPr>
          <w:lang w:eastAsia="ko-KR"/>
        </w:rPr>
        <w:tab/>
        <w:t xml:space="preserve">The consumer sends a request for analytics subscription to the target NWDAF using Nnwdaf_AnalyticsSubscription_Subscribe service operation, including information on the previous analytics subscription (i.e. </w:t>
      </w:r>
      <w:r w:rsidRPr="001824CD">
        <w:rPr>
          <w:highlight w:val="yellow"/>
          <w:lang w:eastAsia="ko-KR"/>
        </w:rPr>
        <w:t>NWDAF ID,</w:t>
      </w:r>
      <w:r>
        <w:rPr>
          <w:lang w:eastAsia="ko-KR"/>
        </w:rPr>
        <w:t xml:space="preserve"> Analytics ID(s), SUPIs, Analytics Filter Information for UE-related Analytics and </w:t>
      </w:r>
      <w:r w:rsidRPr="001824CD">
        <w:rPr>
          <w:highlight w:val="yellow"/>
          <w:lang w:eastAsia="ko-KR"/>
        </w:rPr>
        <w:t>Subscription Correlation ID</w:t>
      </w:r>
      <w:r>
        <w:rPr>
          <w:lang w:eastAsia="ko-KR"/>
        </w:rPr>
        <w:t xml:space="preserve">) which relates to the requested analytics subscription, if available. </w:t>
      </w:r>
      <w:del w:id="21" w:author="ZTE01" w:date="2023-02-10T17:19:00Z">
        <w:r w:rsidDel="00257EE8">
          <w:rPr>
            <w:lang w:eastAsia="ko-KR"/>
          </w:rPr>
          <w:delText>If the target NWDAF accepts the analytics subscription request, it sends Nnwdaf_AnalyticsSubscription_Subscribe response with a Subscription Correlation ID.</w:delText>
        </w:r>
      </w:del>
    </w:p>
    <w:p w14:paraId="30914449" w14:textId="77777777" w:rsidR="001824CD" w:rsidRDefault="001824CD" w:rsidP="001824CD">
      <w:pPr>
        <w:pStyle w:val="B1"/>
        <w:rPr>
          <w:lang w:eastAsia="ko-KR"/>
        </w:rPr>
      </w:pPr>
      <w:r>
        <w:rPr>
          <w:lang w:eastAsia="ko-KR"/>
        </w:rPr>
        <w:tab/>
        <w:t>If the target NWDAF does not receive information of previous analytics subscription in step 2, for UE related Analytics, t</w:t>
      </w:r>
      <w:r w:rsidRPr="001824CD">
        <w:rPr>
          <w:highlight w:val="yellow"/>
          <w:lang w:eastAsia="ko-KR"/>
        </w:rPr>
        <w:t>he target NWDAF may discover previously used NWDAF in UDM as specified in clause 5.2</w:t>
      </w:r>
      <w:r>
        <w:rPr>
          <w:lang w:eastAsia="ko-KR"/>
        </w:rPr>
        <w:t>.</w:t>
      </w:r>
    </w:p>
    <w:p w14:paraId="4FF5803B" w14:textId="77777777" w:rsidR="001824CD" w:rsidRDefault="001824CD" w:rsidP="001824CD">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18453DDD" w14:textId="77777777" w:rsidR="001824CD" w:rsidRDefault="001824CD" w:rsidP="001824CD">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33630660" w14:textId="77777777" w:rsidR="001824CD" w:rsidRDefault="001824CD" w:rsidP="001824CD">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78F86877" w14:textId="77777777" w:rsidR="001824CD" w:rsidRDefault="001824CD" w:rsidP="001824CD">
      <w:pPr>
        <w:pStyle w:val="B1"/>
        <w:rPr>
          <w:lang w:eastAsia="ko-KR"/>
        </w:rPr>
      </w:pPr>
      <w:r>
        <w:rPr>
          <w:lang w:eastAsia="ko-KR"/>
        </w:rPr>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6CCC8408" w14:textId="77777777" w:rsidR="001824CD" w:rsidRDefault="001824CD" w:rsidP="001824CD">
      <w:pPr>
        <w:pStyle w:val="B1"/>
        <w:rPr>
          <w:ins w:id="22" w:author="ZTE01" w:date="2023-02-10T17:22:00Z"/>
          <w:lang w:eastAsia="ko-KR"/>
        </w:rPr>
      </w:pPr>
      <w:r>
        <w:rPr>
          <w:lang w:eastAsia="ko-KR"/>
        </w:rPr>
        <w:tab/>
        <w:t>Target NWDAF is now ready to generate analytics information taking into account the information received in step 3.</w:t>
      </w:r>
    </w:p>
    <w:p w14:paraId="19B0846A" w14:textId="77777777" w:rsidR="00257EE8" w:rsidRDefault="00257EE8" w:rsidP="00257EE8">
      <w:pPr>
        <w:pStyle w:val="B1"/>
        <w:rPr>
          <w:ins w:id="23" w:author="ZTE01" w:date="2023-02-10T17:22:00Z"/>
          <w:lang w:eastAsia="ko-KR"/>
        </w:rPr>
      </w:pPr>
      <w:ins w:id="24" w:author="ZTE01" w:date="2023-02-10T17:22:00Z">
        <w:r>
          <w:rPr>
            <w:rFonts w:hint="eastAsia"/>
            <w:lang w:eastAsia="zh-CN"/>
          </w:rPr>
          <w:t>4</w:t>
        </w:r>
        <w:r>
          <w:rPr>
            <w:lang w:eastAsia="zh-CN"/>
          </w:rPr>
          <w:t>.</w:t>
        </w:r>
        <w:r>
          <w:rPr>
            <w:lang w:eastAsia="zh-CN"/>
          </w:rPr>
          <w:tab/>
        </w:r>
        <w:r>
          <w:rPr>
            <w:lang w:eastAsia="ko-KR"/>
          </w:rPr>
          <w:t xml:space="preserve">Target NWDAF accepts the analytics subscription transfer and takes over the analytics generation based on the information received from the source NWDAF. </w:t>
        </w:r>
        <w:r>
          <w:rPr>
            <w:rFonts w:hint="eastAsia"/>
            <w:lang w:eastAsia="zh-CN"/>
          </w:rPr>
          <w:t>T</w:t>
        </w:r>
        <w:r>
          <w:rPr>
            <w:lang w:eastAsia="ko-KR"/>
          </w:rPr>
          <w:t>he target NWDAF allocates a new Subscription Correlation ID.</w:t>
        </w:r>
      </w:ins>
    </w:p>
    <w:p w14:paraId="23D4A2A3" w14:textId="4C989949" w:rsidR="00257EE8" w:rsidRDefault="00257EE8" w:rsidP="00257EE8">
      <w:pPr>
        <w:pStyle w:val="B1"/>
        <w:rPr>
          <w:ins w:id="25" w:author="ZTE01" w:date="2023-02-10T17:22:00Z"/>
          <w:lang w:eastAsia="ko-KR"/>
        </w:rPr>
      </w:pPr>
      <w:ins w:id="26" w:author="ZTE01" w:date="2023-02-10T17:22:00Z">
        <w:r>
          <w:rPr>
            <w:lang w:eastAsia="ko-KR"/>
          </w:rPr>
          <w:t>5.</w:t>
        </w:r>
        <w:r>
          <w:rPr>
            <w:lang w:eastAsia="ko-KR"/>
          </w:rPr>
          <w:tab/>
          <w:t>The target NWDAF sends Nnwdaf_AnalyticsSubscription_Subscribe response with the new Subscription Correlation ID</w:t>
        </w:r>
      </w:ins>
      <w:ins w:id="27" w:author="ZTE01" w:date="2023-02-10T17:26:00Z">
        <w:r w:rsidR="005817BA">
          <w:rPr>
            <w:lang w:eastAsia="ko-KR"/>
          </w:rPr>
          <w:t xml:space="preserve"> and the list of analytics context identitifer(s) which are successfully transferred to the Target NWDAF</w:t>
        </w:r>
      </w:ins>
      <w:ins w:id="28" w:author="ZTE01" w:date="2023-02-10T17:22:00Z">
        <w:r>
          <w:rPr>
            <w:lang w:eastAsia="ko-KR"/>
          </w:rPr>
          <w:t>.</w:t>
        </w:r>
      </w:ins>
    </w:p>
    <w:p w14:paraId="2F700FAC" w14:textId="77777777" w:rsidR="00257EE8" w:rsidRDefault="00257EE8" w:rsidP="00257EE8">
      <w:pPr>
        <w:pStyle w:val="B1"/>
        <w:rPr>
          <w:ins w:id="29" w:author="ZTE01" w:date="2023-02-10T17:22:00Z"/>
          <w:lang w:eastAsia="zh-CN"/>
        </w:rPr>
      </w:pPr>
      <w:ins w:id="30" w:author="ZTE01" w:date="2023-02-10T17:22:00Z">
        <w:r>
          <w:rPr>
            <w:lang w:eastAsia="zh-CN"/>
          </w:rPr>
          <w:t>6.</w:t>
        </w:r>
        <w:r>
          <w:rPr>
            <w:lang w:eastAsia="zh-CN"/>
          </w:rPr>
          <w:tab/>
        </w:r>
        <w:r>
          <w:rPr>
            <w:lang w:eastAsia="ko-KR"/>
          </w:rPr>
          <w:t xml:space="preserve">The consumer sends a request to the </w:t>
        </w:r>
        <w:r>
          <w:rPr>
            <w:rFonts w:hint="eastAsia"/>
            <w:lang w:eastAsia="zh-CN"/>
          </w:rPr>
          <w:t>source</w:t>
        </w:r>
        <w:r>
          <w:rPr>
            <w:lang w:eastAsia="zh-CN"/>
          </w:rPr>
          <w:t xml:space="preserve"> </w:t>
        </w:r>
        <w:r>
          <w:rPr>
            <w:lang w:eastAsia="ko-KR"/>
          </w:rPr>
          <w:t>NWDAF using Nnwdaf_AnalyticsSubscription_Unsubscribe service operation to release the analytics subscription</w:t>
        </w:r>
      </w:ins>
    </w:p>
    <w:p w14:paraId="2C6A934E" w14:textId="3DF339F0" w:rsidR="00257EE8" w:rsidRDefault="001824CD" w:rsidP="001824CD">
      <w:pPr>
        <w:pStyle w:val="B1"/>
        <w:rPr>
          <w:lang w:eastAsia="zh-CN"/>
        </w:rPr>
      </w:pPr>
      <w:del w:id="31" w:author="ZTE01" w:date="2023-02-10T17:23:00Z">
        <w:r w:rsidDel="005817BA">
          <w:rPr>
            <w:lang w:eastAsia="ko-KR"/>
          </w:rPr>
          <w:delText>4</w:delText>
        </w:r>
      </w:del>
      <w:ins w:id="32" w:author="ZTE01" w:date="2023-02-10T17:23:00Z">
        <w:r w:rsidR="005817BA">
          <w:rPr>
            <w:lang w:eastAsia="ko-KR"/>
          </w:rPr>
          <w:t>7</w:t>
        </w:r>
      </w:ins>
      <w:r w:rsidDel="000048C5">
        <w:rPr>
          <w:lang w:eastAsia="ko-KR"/>
        </w:rPr>
        <w:t>.</w:t>
      </w:r>
      <w:r w:rsidDel="000048C5">
        <w:rPr>
          <w:lang w:eastAsia="ko-KR"/>
        </w:rPr>
        <w:tab/>
        <w:t xml:space="preserve">[Optional] Source NWDAF may purge analytics context </w:t>
      </w:r>
      <w:del w:id="33" w:author="ZTE01" w:date="2023-02-10T17:23:00Z">
        <w:r w:rsidDel="005817BA">
          <w:rPr>
            <w:lang w:eastAsia="ko-KR"/>
          </w:rPr>
          <w:delText xml:space="preserve">after completion of step 3a, if performed </w:delText>
        </w:r>
      </w:del>
      <w:r w:rsidDel="000048C5">
        <w:rPr>
          <w:lang w:eastAsia="ko-KR"/>
        </w:rPr>
        <w:t>and if not already done, unsubscribes from the data source(s) and/or model source(s) that are no longer needed for the remaining analytics subscriptions.</w:t>
      </w:r>
    </w:p>
    <w:p w14:paraId="6C49E32A" w14:textId="4E135E46" w:rsidR="001824CD" w:rsidRDefault="001824CD" w:rsidP="001824CD">
      <w:pPr>
        <w:pStyle w:val="B1"/>
        <w:rPr>
          <w:ins w:id="34" w:author="ZTE01" w:date="2023-02-10T15:16:00Z"/>
          <w:lang w:eastAsia="ko-KR"/>
        </w:rPr>
      </w:pPr>
      <w:del w:id="35" w:author="ZTE01" w:date="2023-02-10T15:16:00Z">
        <w:r w:rsidDel="000048C5">
          <w:rPr>
            <w:lang w:eastAsia="ko-KR"/>
          </w:rPr>
          <w:delText>5</w:delText>
        </w:r>
      </w:del>
      <w:ins w:id="36" w:author="ZTE01" w:date="2023-02-10T17:23:00Z">
        <w:r w:rsidR="005817BA">
          <w:rPr>
            <w:lang w:eastAsia="ko-KR"/>
          </w:rPr>
          <w:t>8</w:t>
        </w:r>
      </w:ins>
      <w:r>
        <w:rPr>
          <w:lang w:eastAsia="ko-KR"/>
        </w:rPr>
        <w:t>.</w:t>
      </w:r>
      <w:r>
        <w:rPr>
          <w:lang w:eastAsia="ko-KR"/>
        </w:rPr>
        <w:tab/>
        <w:t>[Optional] Target NWDAF may subscribe to relevant data source(s) and/or model source(s), if it is not yet subscribed to the data source(s) and/or model source(s).</w:t>
      </w:r>
    </w:p>
    <w:p w14:paraId="5DA1DD49" w14:textId="12B0BDD4" w:rsidR="000048C5" w:rsidRPr="000048C5" w:rsidRDefault="000048C5" w:rsidP="001824CD">
      <w:pPr>
        <w:pStyle w:val="B1"/>
        <w:rPr>
          <w:lang w:eastAsia="ko-KR"/>
        </w:rPr>
      </w:pPr>
    </w:p>
    <w:p w14:paraId="699CB1F9" w14:textId="77777777" w:rsidR="001824CD" w:rsidRDefault="001824CD" w:rsidP="001824CD">
      <w:pPr>
        <w:pStyle w:val="4"/>
        <w:rPr>
          <w:lang w:eastAsia="ko-KR"/>
        </w:rPr>
      </w:pPr>
      <w:bookmarkStart w:id="37" w:name="_Toc122419202"/>
      <w:r>
        <w:rPr>
          <w:lang w:eastAsia="ko-KR"/>
        </w:rPr>
        <w:t>6.1B.2.2</w:t>
      </w:r>
      <w:r>
        <w:rPr>
          <w:lang w:eastAsia="ko-KR"/>
        </w:rPr>
        <w:tab/>
        <w:t>Analytics Subscription Transfer initiated by source NWDAF</w:t>
      </w:r>
      <w:bookmarkEnd w:id="37"/>
    </w:p>
    <w:p w14:paraId="3B649711" w14:textId="77777777" w:rsidR="001824CD" w:rsidRDefault="001824CD" w:rsidP="001824CD">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1D043973" w14:textId="77777777" w:rsidR="001824CD" w:rsidRDefault="001824CD" w:rsidP="001824CD">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61CB530" w14:textId="77777777" w:rsidR="001824CD" w:rsidRDefault="001824CD" w:rsidP="001824CD">
      <w:pPr>
        <w:pStyle w:val="NO"/>
        <w:rPr>
          <w:lang w:eastAsia="ko-KR"/>
        </w:rPr>
      </w:pPr>
      <w:r>
        <w:rPr>
          <w:lang w:eastAsia="ko-KR"/>
        </w:rPr>
        <w:lastRenderedPageBreak/>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565FC60E" w14:textId="77777777" w:rsidR="001824CD" w:rsidRDefault="001824CD" w:rsidP="001824CD">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333DFC33" w14:textId="610C0D79" w:rsidR="001824CD" w:rsidRDefault="001824CD" w:rsidP="001824CD">
      <w:pPr>
        <w:pStyle w:val="TH"/>
        <w:rPr>
          <w:ins w:id="38" w:author="ZTE01" w:date="2023-02-10T15:24:00Z"/>
        </w:rPr>
      </w:pPr>
      <w:del w:id="39" w:author="ZTE01" w:date="2023-02-10T15:24:00Z">
        <w:r w:rsidDel="00CA033C">
          <w:object w:dxaOrig="10231" w:dyaOrig="11806" w14:anchorId="7BDB840B">
            <v:shape id="_x0000_i1027" type="#_x0000_t75" style="width:354.6pt;height:412pt" o:ole="">
              <v:imagedata r:id="rId18" o:title=""/>
            </v:shape>
            <o:OLEObject Type="Embed" ProgID="Visio.Drawing.15" ShapeID="_x0000_i1027" DrawAspect="Content" ObjectID="_1737576091" r:id="rId19"/>
          </w:object>
        </w:r>
      </w:del>
    </w:p>
    <w:p w14:paraId="504F8F00" w14:textId="5DF69727" w:rsidR="00CA033C" w:rsidRDefault="00CA033C" w:rsidP="001824CD">
      <w:pPr>
        <w:pStyle w:val="TH"/>
        <w:rPr>
          <w:lang w:eastAsia="ko-KR"/>
        </w:rPr>
      </w:pPr>
      <w:ins w:id="40" w:author="ZTE01" w:date="2023-02-10T15:24:00Z">
        <w:r>
          <w:object w:dxaOrig="10230" w:dyaOrig="11810" w14:anchorId="266DD0F9">
            <v:shape id="_x0000_i1028" type="#_x0000_t75" style="width:354.6pt;height:412pt" o:ole="">
              <v:imagedata r:id="rId20" o:title=""/>
            </v:shape>
            <o:OLEObject Type="Embed" ProgID="Visio.Drawing.15" ShapeID="_x0000_i1028" DrawAspect="Content" ObjectID="_1737576092" r:id="rId21"/>
          </w:object>
        </w:r>
      </w:ins>
    </w:p>
    <w:p w14:paraId="6C0106B1" w14:textId="77777777" w:rsidR="001824CD" w:rsidRDefault="001824CD" w:rsidP="001824CD">
      <w:pPr>
        <w:pStyle w:val="TF"/>
        <w:rPr>
          <w:lang w:eastAsia="ko-KR"/>
        </w:rPr>
      </w:pPr>
      <w:r>
        <w:rPr>
          <w:lang w:eastAsia="ko-KR"/>
        </w:rPr>
        <w:t>Figure 6.1B.2.2-1: Analytics subscription transfer initiated by source NWDAF</w:t>
      </w:r>
    </w:p>
    <w:p w14:paraId="7E6AB027" w14:textId="77777777" w:rsidR="001824CD" w:rsidRDefault="001824CD" w:rsidP="001824CD">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DF4D21C" w14:textId="77777777" w:rsidR="001824CD" w:rsidRDefault="001824CD" w:rsidP="001824CD">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142D6573" w14:textId="77777777" w:rsidR="001824CD" w:rsidRDefault="001824CD" w:rsidP="001824CD">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2C99A81F" w14:textId="77777777" w:rsidR="001824CD" w:rsidRDefault="001824CD" w:rsidP="001824CD">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1DD381B5" w14:textId="77777777" w:rsidR="001824CD" w:rsidRDefault="001824CD" w:rsidP="001824CD">
      <w:pPr>
        <w:pStyle w:val="B1"/>
        <w:rPr>
          <w:ins w:id="41" w:author="ZTE01" w:date="2023-02-10T15:29:00Z"/>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w:t>
      </w:r>
      <w:r>
        <w:rPr>
          <w:lang w:eastAsia="ko-KR"/>
        </w:rPr>
        <w:lastRenderedPageBreak/>
        <w:t xml:space="preserve">may contain the file </w:t>
      </w:r>
      <w:proofErr w:type="gramStart"/>
      <w:r>
        <w:rPr>
          <w:lang w:eastAsia="ko-KR"/>
        </w:rPr>
        <w:t>address(</w:t>
      </w:r>
      <w:proofErr w:type="gramEnd"/>
      <w:r>
        <w:rPr>
          <w:lang w:eastAsia="ko-KR"/>
        </w:rPr>
        <w:t>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3111ED35" w14:textId="509F48F9" w:rsidR="00CA033C" w:rsidRDefault="00CA033C" w:rsidP="00CA033C">
      <w:pPr>
        <w:pStyle w:val="B1"/>
        <w:rPr>
          <w:moveTo w:id="42" w:author="ZTE01" w:date="2023-02-10T15:29:00Z"/>
          <w:lang w:eastAsia="ko-KR"/>
        </w:rPr>
      </w:pPr>
      <w:moveToRangeStart w:id="43" w:author="ZTE01" w:date="2023-02-10T15:29:00Z" w:name="move126935361"/>
      <w:moveTo w:id="44" w:author="ZTE01" w:date="2023-02-10T15:29:00Z">
        <w:del w:id="45" w:author="ZTE01" w:date="2023-02-10T15:29:00Z">
          <w:r w:rsidDel="00CA033C">
            <w:rPr>
              <w:lang w:eastAsia="ko-KR"/>
            </w:rPr>
            <w:delText>7</w:delText>
          </w:r>
        </w:del>
      </w:moveTo>
      <w:ins w:id="46" w:author="ZTE01" w:date="2023-02-10T15:30:00Z">
        <w:r>
          <w:rPr>
            <w:lang w:eastAsia="ko-KR"/>
          </w:rPr>
          <w:t>5</w:t>
        </w:r>
      </w:ins>
      <w:moveTo w:id="47" w:author="ZTE01" w:date="2023-02-10T15:29:00Z">
        <w:r>
          <w:rPr>
            <w:lang w:eastAsia="ko-KR"/>
          </w:rPr>
          <w:t>.</w:t>
        </w:r>
        <w:r>
          <w:rPr>
            <w:lang w:eastAsia="ko-KR"/>
          </w:rPr>
          <w:tab/>
          <w:t xml:space="preserve">[Conditional] </w:t>
        </w:r>
        <w:proofErr w:type="gramStart"/>
        <w:r>
          <w:rPr>
            <w:lang w:eastAsia="ko-KR"/>
          </w:rPr>
          <w:t>If</w:t>
        </w:r>
        <w:proofErr w:type="gramEnd"/>
        <w:r>
          <w:rPr>
            <w:lang w:eastAsia="ko-KR"/>
          </w:rPr>
          <w:t xml:space="preserve"> "analytics context identifier(s)" had been included in the Nnwdaf_AnalyticsSubscription_Transfer Request received in step 4, the target NWDAF requests the "analytics context". The analytics context transfer procedure is specified in clause 6.1B.3.</w:t>
        </w:r>
      </w:moveTo>
    </w:p>
    <w:p w14:paraId="17C5E1FF" w14:textId="0E8DDF36" w:rsidR="00CA033C" w:rsidRDefault="00CA033C" w:rsidP="00CA033C">
      <w:pPr>
        <w:pStyle w:val="B1"/>
        <w:rPr>
          <w:moveTo w:id="48" w:author="ZTE01" w:date="2023-02-10T15:29:00Z"/>
          <w:lang w:eastAsia="ko-KR"/>
        </w:rPr>
      </w:pPr>
      <w:moveTo w:id="49" w:author="ZTE01" w:date="2023-02-10T15:29:00Z">
        <w:del w:id="50" w:author="ZTE01" w:date="2023-02-10T15:29:00Z">
          <w:r w:rsidDel="00CA033C">
            <w:rPr>
              <w:lang w:eastAsia="ko-KR"/>
            </w:rPr>
            <w:delText>8.</w:delText>
          </w:r>
        </w:del>
      </w:moveTo>
      <w:ins w:id="51" w:author="ZTE01" w:date="2023-02-10T15:30:00Z">
        <w:r>
          <w:rPr>
            <w:lang w:eastAsia="ko-KR"/>
          </w:rPr>
          <w:t>6</w:t>
        </w:r>
      </w:ins>
      <w:moveTo w:id="52" w:author="ZTE01" w:date="2023-02-10T15:29:00Z">
        <w:r>
          <w:rPr>
            <w:lang w:eastAsia="ko-KR"/>
          </w:rPr>
          <w:tab/>
          <w:t>[Optional] Target NWDAF subscribes to relevant data source(s), if it is not yet subscribed to the data source(s) for the data required for the Analytics.</w:t>
        </w:r>
      </w:moveTo>
    </w:p>
    <w:moveToRangeEnd w:id="43"/>
    <w:p w14:paraId="1476EA94" w14:textId="31B75B90" w:rsidR="00CA033C" w:rsidRPr="00CA033C" w:rsidDel="00CA033C" w:rsidRDefault="00CA033C" w:rsidP="001824CD">
      <w:pPr>
        <w:pStyle w:val="B1"/>
        <w:rPr>
          <w:del w:id="53" w:author="ZTE01" w:date="2023-02-10T15:29:00Z"/>
          <w:lang w:eastAsia="ko-KR"/>
        </w:rPr>
      </w:pPr>
    </w:p>
    <w:p w14:paraId="5623CB6D" w14:textId="2BB8AC52" w:rsidR="001824CD" w:rsidRDefault="001824CD" w:rsidP="001824CD">
      <w:pPr>
        <w:pStyle w:val="B1"/>
        <w:rPr>
          <w:lang w:eastAsia="ko-KR"/>
        </w:rPr>
      </w:pPr>
      <w:del w:id="54" w:author="ZTE01" w:date="2023-02-10T15:29:00Z">
        <w:r w:rsidDel="00CA033C">
          <w:rPr>
            <w:lang w:eastAsia="ko-KR"/>
          </w:rPr>
          <w:delText>5</w:delText>
        </w:r>
      </w:del>
      <w:ins w:id="55" w:author="ZTE01" w:date="2023-02-10T15:30:00Z">
        <w:r w:rsidR="00CA033C">
          <w:rPr>
            <w:lang w:eastAsia="ko-KR"/>
          </w:rPr>
          <w:t>7</w:t>
        </w:r>
      </w:ins>
      <w:r>
        <w:rPr>
          <w:lang w:eastAsia="ko-KR"/>
        </w:rPr>
        <w:t>.</w:t>
      </w:r>
      <w:r>
        <w:rPr>
          <w:lang w:eastAsia="ko-KR"/>
        </w:rPr>
        <w:tab/>
        <w:t>Target NWDAF accepts the analytics subscription transfer and takes over the analytics generation based on the information received from the source NWDAF.</w:t>
      </w:r>
    </w:p>
    <w:p w14:paraId="36400A29" w14:textId="77777777" w:rsidR="001824CD" w:rsidRDefault="001824CD" w:rsidP="001824CD">
      <w:pPr>
        <w:pStyle w:val="B1"/>
        <w:rPr>
          <w:lang w:eastAsia="ko-KR"/>
        </w:rPr>
      </w:pPr>
      <w:r>
        <w:rPr>
          <w:lang w:eastAsia="ko-KR"/>
        </w:rPr>
        <w:tab/>
        <w:t xml:space="preserve">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w:t>
      </w:r>
      <w:proofErr w:type="gramStart"/>
      <w:r>
        <w:rPr>
          <w:lang w:eastAsia="ko-KR"/>
        </w:rPr>
        <w:t>address(</w:t>
      </w:r>
      <w:proofErr w:type="gramEnd"/>
      <w:r>
        <w:rPr>
          <w:lang w:eastAsia="ko-KR"/>
        </w:rPr>
        <w:t>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51D2A082" w14:textId="77777777" w:rsidR="001824CD" w:rsidRDefault="001824CD" w:rsidP="001824CD">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8647E5C" w14:textId="77777777" w:rsidR="001824CD" w:rsidRDefault="001824CD" w:rsidP="001824CD">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08A67C6" w14:textId="34A99303" w:rsidR="004532A7" w:rsidRDefault="001824CD" w:rsidP="004532A7">
      <w:pPr>
        <w:pStyle w:val="B1"/>
        <w:rPr>
          <w:ins w:id="56" w:author="ZTE01" w:date="2023-02-10T16:09:00Z"/>
          <w:lang w:eastAsia="ko-KR"/>
        </w:rPr>
      </w:pPr>
      <w:del w:id="57" w:author="ZTE01" w:date="2023-02-10T15:30:00Z">
        <w:r w:rsidDel="00CA033C">
          <w:rPr>
            <w:lang w:eastAsia="ko-KR"/>
          </w:rPr>
          <w:delText>6</w:delText>
        </w:r>
      </w:del>
      <w:ins w:id="58" w:author="ZTE01" w:date="2023-02-10T15:30:00Z">
        <w:r w:rsidR="00CA033C">
          <w:rPr>
            <w:lang w:eastAsia="ko-KR"/>
          </w:rPr>
          <w:t>8</w:t>
        </w:r>
      </w:ins>
      <w:r>
        <w:rPr>
          <w:lang w:eastAsia="ko-KR"/>
        </w:rPr>
        <w:t>.</w:t>
      </w:r>
      <w:r>
        <w:rPr>
          <w:lang w:eastAsia="ko-KR"/>
        </w:rPr>
        <w:tab/>
        <w:t xml:space="preserve">Target NWDAF informs the analytics consumer about the successful analytics subscription transfer using </w:t>
      </w:r>
      <w:proofErr w:type="gramStart"/>
      <w:r>
        <w:rPr>
          <w:lang w:eastAsia="ko-KR"/>
        </w:rPr>
        <w:t>a</w:t>
      </w:r>
      <w:proofErr w:type="gramEnd"/>
      <w:r>
        <w:rPr>
          <w:lang w:eastAsia="ko-KR"/>
        </w:rPr>
        <w:t xml:space="preserve">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r w:rsidR="00933D5F" w:rsidRPr="00933D5F">
        <w:rPr>
          <w:lang w:eastAsia="ko-KR"/>
        </w:rPr>
        <w:t xml:space="preserve"> </w:t>
      </w:r>
      <w:ins w:id="59" w:author="ZTE01" w:date="2023-02-10T16:09:00Z">
        <w:r w:rsidR="004532A7">
          <w:rPr>
            <w:lang w:eastAsia="ko-KR"/>
          </w:rPr>
          <w:t>The Target NWDAF may also include the list of analytics context identitifer(s) which are successfully transferred to the Target NWDAF.</w:t>
        </w:r>
      </w:ins>
    </w:p>
    <w:p w14:paraId="3DEC4EAA" w14:textId="77777777" w:rsidR="001824CD" w:rsidRDefault="001824CD" w:rsidP="001824CD">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2D92A614" w14:textId="77777777" w:rsidR="001824CD" w:rsidRDefault="001824CD" w:rsidP="001824CD">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6DFA0A54" w14:textId="77777777" w:rsidR="001824CD" w:rsidRDefault="001824CD" w:rsidP="001824CD">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2C6B3A25" w14:textId="4E583695" w:rsidR="001824CD" w:rsidDel="00CA033C" w:rsidRDefault="001824CD" w:rsidP="001824CD">
      <w:pPr>
        <w:pStyle w:val="B1"/>
        <w:rPr>
          <w:moveFrom w:id="60" w:author="ZTE01" w:date="2023-02-10T15:29:00Z"/>
          <w:lang w:eastAsia="ko-KR"/>
        </w:rPr>
      </w:pPr>
      <w:moveFromRangeStart w:id="61" w:author="ZTE01" w:date="2023-02-10T15:29:00Z" w:name="move126935361"/>
      <w:moveFrom w:id="62" w:author="ZTE01" w:date="2023-02-10T15:29:00Z">
        <w:r w:rsidDel="00CA033C">
          <w:rPr>
            <w:lang w:eastAsia="ko-KR"/>
          </w:rPr>
          <w:t>7.</w:t>
        </w:r>
        <w:r w:rsidDel="00CA033C">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moveFrom>
    </w:p>
    <w:p w14:paraId="28A25A36" w14:textId="29D611D5" w:rsidR="001824CD" w:rsidDel="00CA033C" w:rsidRDefault="001824CD" w:rsidP="001824CD">
      <w:pPr>
        <w:pStyle w:val="B1"/>
        <w:rPr>
          <w:moveFrom w:id="63" w:author="ZTE01" w:date="2023-02-10T15:29:00Z"/>
          <w:lang w:eastAsia="ko-KR"/>
        </w:rPr>
      </w:pPr>
      <w:moveFrom w:id="64" w:author="ZTE01" w:date="2023-02-10T15:29:00Z">
        <w:r w:rsidDel="00CA033C">
          <w:rPr>
            <w:lang w:eastAsia="ko-KR"/>
          </w:rPr>
          <w:t>8.</w:t>
        </w:r>
        <w:r w:rsidDel="00CA033C">
          <w:rPr>
            <w:lang w:eastAsia="ko-KR"/>
          </w:rPr>
          <w:tab/>
          <w:t>[Optional] Target NWDAF subscribes to relevant data source(s), if it is not yet subscribed to the data source(s) for the data required for the Analytics.</w:t>
        </w:r>
      </w:moveFrom>
    </w:p>
    <w:moveFromRangeEnd w:id="61"/>
    <w:p w14:paraId="776B8901" w14:textId="6879A79A" w:rsidR="001824CD" w:rsidRDefault="001824CD" w:rsidP="001824CD">
      <w:pPr>
        <w:pStyle w:val="B1"/>
        <w:rPr>
          <w:lang w:eastAsia="ko-KR"/>
        </w:rPr>
      </w:pPr>
      <w:r>
        <w:rPr>
          <w:lang w:eastAsia="ko-KR"/>
        </w:rPr>
        <w:lastRenderedPageBreak/>
        <w:t>9.</w:t>
      </w:r>
      <w:r>
        <w:rPr>
          <w:lang w:eastAsia="ko-KR"/>
        </w:rPr>
        <w:tab/>
        <w:t>Target NWDAF confirms the analytics subscription transfer to the source NWDAF.</w:t>
      </w:r>
      <w:r w:rsidR="00933D5F">
        <w:rPr>
          <w:lang w:eastAsia="ko-KR"/>
        </w:rPr>
        <w:t xml:space="preserve"> </w:t>
      </w:r>
      <w:ins w:id="65" w:author="ZTE01" w:date="2023-02-10T15:35:00Z">
        <w:r w:rsidR="00933D5F">
          <w:rPr>
            <w:lang w:eastAsia="ko-KR"/>
          </w:rPr>
          <w:t>T</w:t>
        </w:r>
      </w:ins>
      <w:ins w:id="66" w:author="ZTE01" w:date="2023-02-10T15:36:00Z">
        <w:r w:rsidR="00933D5F">
          <w:rPr>
            <w:lang w:eastAsia="ko-KR"/>
          </w:rPr>
          <w:t>he Target NWDAF may also include the list</w:t>
        </w:r>
      </w:ins>
      <w:ins w:id="67" w:author="ZTE01" w:date="2023-02-10T15:37:00Z">
        <w:r w:rsidR="00933D5F">
          <w:rPr>
            <w:lang w:eastAsia="ko-KR"/>
          </w:rPr>
          <w:t xml:space="preserve"> </w:t>
        </w:r>
      </w:ins>
      <w:ins w:id="68" w:author="ZTE01" w:date="2023-02-10T15:36:00Z">
        <w:r w:rsidR="00933D5F">
          <w:rPr>
            <w:lang w:eastAsia="ko-KR"/>
          </w:rPr>
          <w:t xml:space="preserve">of analytics context </w:t>
        </w:r>
      </w:ins>
      <w:ins w:id="69" w:author="ZTE01" w:date="2023-02-10T16:07:00Z">
        <w:r w:rsidR="004532A7">
          <w:rPr>
            <w:lang w:eastAsia="ko-KR"/>
          </w:rPr>
          <w:t xml:space="preserve">identitifer(s) </w:t>
        </w:r>
      </w:ins>
      <w:ins w:id="70" w:author="ZTE01" w:date="2023-02-10T15:36:00Z">
        <w:r w:rsidR="00933D5F">
          <w:rPr>
            <w:lang w:eastAsia="ko-KR"/>
          </w:rPr>
          <w:t xml:space="preserve">which are </w:t>
        </w:r>
      </w:ins>
      <w:ins w:id="71" w:author="ZTE01" w:date="2023-02-10T16:07:00Z">
        <w:r w:rsidR="004532A7">
          <w:rPr>
            <w:lang w:eastAsia="ko-KR"/>
          </w:rPr>
          <w:t>successfully</w:t>
        </w:r>
      </w:ins>
      <w:ins w:id="72" w:author="ZTE01" w:date="2023-02-10T15:36:00Z">
        <w:r w:rsidR="00933D5F">
          <w:rPr>
            <w:lang w:eastAsia="ko-KR"/>
          </w:rPr>
          <w:t xml:space="preserve"> transferred to the Target NWDAF.</w:t>
        </w:r>
      </w:ins>
    </w:p>
    <w:p w14:paraId="7373DED3" w14:textId="77777777" w:rsidR="001824CD" w:rsidRDefault="001824CD" w:rsidP="001824CD">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F384169" w14:textId="77777777" w:rsidR="001824CD" w:rsidRDefault="001824CD" w:rsidP="001824CD">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6C321D41" w14:textId="77777777" w:rsidR="001824CD" w:rsidRDefault="001824CD" w:rsidP="001824CD">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w:t>
      </w:r>
      <w:proofErr w:type="gramStart"/>
      <w:r>
        <w:rPr>
          <w:lang w:eastAsia="ko-KR"/>
        </w:rPr>
        <w:t>a</w:t>
      </w:r>
      <w:proofErr w:type="gramEnd"/>
      <w:r>
        <w:rPr>
          <w:lang w:eastAsia="ko-KR"/>
        </w:rPr>
        <w:t xml:space="preserve"> Nnwdaf_AnalyticsSubscription_Notify message as specified in clause 6.1.1.</w:t>
      </w:r>
    </w:p>
    <w:bookmarkEnd w:id="7"/>
    <w:p w14:paraId="278C322A" w14:textId="77777777" w:rsidR="0010621E" w:rsidRPr="0010621E" w:rsidRDefault="0010621E" w:rsidP="0029773C">
      <w:pPr>
        <w:rPr>
          <w:lang w:eastAsia="zh-CN"/>
        </w:rPr>
      </w:pPr>
    </w:p>
    <w:p w14:paraId="24E330FE" w14:textId="1F683463"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2nd</w:t>
      </w:r>
      <w:r>
        <w:rPr>
          <w:rFonts w:ascii="Arial" w:hAnsi="Arial" w:cs="Arial"/>
          <w:color w:val="FF0000"/>
          <w:sz w:val="28"/>
          <w:szCs w:val="28"/>
          <w:lang w:val="en-US"/>
        </w:rPr>
        <w:t xml:space="preserve"> change * * * *</w:t>
      </w:r>
    </w:p>
    <w:p w14:paraId="7EDD5AA4" w14:textId="77777777" w:rsidR="00BE650C" w:rsidRPr="005D2CF1" w:rsidRDefault="00BE650C" w:rsidP="00BE650C">
      <w:pPr>
        <w:pStyle w:val="3"/>
      </w:pPr>
      <w:bookmarkStart w:id="73" w:name="_Toc122419362"/>
      <w:bookmarkStart w:id="74" w:name="_Toc122418820"/>
      <w:bookmarkEnd w:id="8"/>
      <w:r w:rsidRPr="005D2CF1">
        <w:t>7.2.2</w:t>
      </w:r>
      <w:r w:rsidRPr="005D2CF1">
        <w:tab/>
        <w:t>Nnwdaf_AnalyticsSubscription_Subscribe service operation</w:t>
      </w:r>
      <w:bookmarkEnd w:id="73"/>
    </w:p>
    <w:p w14:paraId="0CEB548B" w14:textId="77777777" w:rsidR="00BE650C" w:rsidRPr="005D2CF1" w:rsidRDefault="00BE650C" w:rsidP="00BE650C">
      <w:pPr>
        <w:rPr>
          <w:b/>
        </w:rPr>
      </w:pPr>
      <w:r w:rsidRPr="005D2CF1">
        <w:rPr>
          <w:b/>
        </w:rPr>
        <w:t xml:space="preserve">Service operation name: </w:t>
      </w:r>
      <w:r w:rsidRPr="005D2CF1">
        <w:t>Nnwdaf_AnalyticsSubscription_Subscribe.</w:t>
      </w:r>
    </w:p>
    <w:p w14:paraId="3B1721DA" w14:textId="77777777" w:rsidR="00BE650C" w:rsidRPr="005D2CF1" w:rsidRDefault="00BE650C" w:rsidP="00BE650C">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17A7B5F" w14:textId="77777777" w:rsidR="00BE650C" w:rsidRDefault="00BE650C" w:rsidP="00BE650C">
      <w:pPr>
        <w:rPr>
          <w:lang w:eastAsia="zh-CN"/>
        </w:rPr>
      </w:pPr>
      <w:r w:rsidRPr="005D2CF1">
        <w:rPr>
          <w:b/>
          <w:lang w:eastAsia="zh-CN"/>
        </w:rPr>
        <w:t>Inputs, Required:</w:t>
      </w:r>
    </w:p>
    <w:p w14:paraId="52DB9073" w14:textId="77777777" w:rsidR="00BE650C" w:rsidRDefault="00BE650C" w:rsidP="00BE650C">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4C417AAC" w14:textId="77777777" w:rsidR="00BE650C" w:rsidRDefault="00BE650C" w:rsidP="00BE650C">
      <w:pPr>
        <w:pStyle w:val="B1"/>
        <w:rPr>
          <w:lang w:eastAsia="zh-CN"/>
        </w:rPr>
      </w:pPr>
      <w:r>
        <w:t>-</w:t>
      </w:r>
      <w:r>
        <w:tab/>
      </w:r>
      <w:r w:rsidRPr="005D2CF1">
        <w:t>Target of Analytics Reporting</w:t>
      </w:r>
      <w:r>
        <w:t>;</w:t>
      </w:r>
    </w:p>
    <w:p w14:paraId="070BF733" w14:textId="77777777" w:rsidR="00BE650C" w:rsidRDefault="00BE650C" w:rsidP="00BE650C">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7117036A" w14:textId="77777777" w:rsidR="00BE650C" w:rsidRPr="005D2CF1" w:rsidRDefault="00BE650C" w:rsidP="00BE650C">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1AEAF9F0" w14:textId="77777777" w:rsidR="00BE650C" w:rsidRPr="005D2CF1" w:rsidRDefault="00BE650C" w:rsidP="00BE650C">
      <w:pPr>
        <w:pStyle w:val="NO"/>
        <w:rPr>
          <w:lang w:eastAsia="zh-CN"/>
        </w:rPr>
      </w:pPr>
      <w:r w:rsidRPr="005D2CF1">
        <w:rPr>
          <w:lang w:eastAsia="zh-CN"/>
        </w:rPr>
        <w:t>NOTE 1:</w:t>
      </w:r>
      <w:r w:rsidRPr="005D2CF1">
        <w:rPr>
          <w:lang w:eastAsia="zh-CN"/>
        </w:rPr>
        <w:tab/>
        <w:t>Target of Analytics Reporting can be provided per individual Analytics ID.</w:t>
      </w:r>
    </w:p>
    <w:p w14:paraId="43832C8D" w14:textId="77777777" w:rsidR="00BE650C" w:rsidRDefault="00BE650C" w:rsidP="00BE650C">
      <w:pPr>
        <w:rPr>
          <w:lang w:eastAsia="zh-CN"/>
        </w:rPr>
      </w:pPr>
      <w:r w:rsidRPr="005D2CF1">
        <w:rPr>
          <w:b/>
          <w:lang w:eastAsia="zh-CN"/>
        </w:rPr>
        <w:t>Inputs, Optional:</w:t>
      </w:r>
    </w:p>
    <w:p w14:paraId="1A50F830" w14:textId="77777777" w:rsidR="00BE650C" w:rsidRDefault="00BE650C" w:rsidP="00BE650C">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2F4E108C" w14:textId="77777777" w:rsidR="00BE650C" w:rsidRDefault="00BE650C" w:rsidP="00BE650C">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60DD8CCB" w14:textId="77777777" w:rsidR="00BE650C" w:rsidRDefault="00BE650C" w:rsidP="00BE650C">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2E6F41F5" w14:textId="77777777" w:rsidR="00BE650C" w:rsidRDefault="00BE650C" w:rsidP="00BE650C">
      <w:pPr>
        <w:pStyle w:val="B1"/>
        <w:rPr>
          <w:lang w:eastAsia="zh-CN"/>
        </w:rPr>
      </w:pPr>
      <w:r>
        <w:rPr>
          <w:lang w:eastAsia="zh-CN"/>
        </w:rPr>
        <w:t>-</w:t>
      </w:r>
      <w:r>
        <w:rPr>
          <w:lang w:eastAsia="zh-CN"/>
        </w:rPr>
        <w:tab/>
        <w:t>preferred level of accuracy per analytics subset;</w:t>
      </w:r>
    </w:p>
    <w:p w14:paraId="7D42114B" w14:textId="77777777" w:rsidR="00BE650C" w:rsidRDefault="00BE650C" w:rsidP="00BE650C">
      <w:pPr>
        <w:pStyle w:val="B1"/>
        <w:rPr>
          <w:lang w:eastAsia="zh-CN"/>
        </w:rPr>
      </w:pPr>
      <w:r>
        <w:rPr>
          <w:lang w:eastAsia="zh-CN"/>
        </w:rPr>
        <w:t>-</w:t>
      </w:r>
      <w:r>
        <w:rPr>
          <w:lang w:eastAsia="zh-CN"/>
        </w:rPr>
        <w:tab/>
      </w:r>
      <w:r w:rsidRPr="005D2CF1">
        <w:rPr>
          <w:lang w:eastAsia="zh-CN"/>
        </w:rPr>
        <w:t>Reporting Thresholds</w:t>
      </w:r>
      <w:r>
        <w:rPr>
          <w:lang w:eastAsia="zh-CN"/>
        </w:rPr>
        <w:t>;</w:t>
      </w:r>
    </w:p>
    <w:p w14:paraId="6A9E5A69" w14:textId="77777777" w:rsidR="00BE650C" w:rsidRDefault="00BE650C" w:rsidP="00BE650C">
      <w:pPr>
        <w:pStyle w:val="B1"/>
        <w:rPr>
          <w:lang w:eastAsia="zh-CN"/>
        </w:rPr>
      </w:pPr>
      <w:r>
        <w:rPr>
          <w:lang w:eastAsia="zh-CN"/>
        </w:rPr>
        <w:t>-</w:t>
      </w:r>
      <w:r>
        <w:rPr>
          <w:lang w:eastAsia="zh-CN"/>
        </w:rPr>
        <w:tab/>
      </w:r>
      <w:proofErr w:type="gramStart"/>
      <w:r>
        <w:rPr>
          <w:lang w:eastAsia="zh-CN"/>
        </w:rPr>
        <w:t>m</w:t>
      </w:r>
      <w:r w:rsidRPr="005D2CF1">
        <w:rPr>
          <w:lang w:eastAsia="zh-CN"/>
        </w:rPr>
        <w:t>aximum</w:t>
      </w:r>
      <w:proofErr w:type="gramEnd"/>
      <w:r w:rsidRPr="005D2CF1">
        <w:rPr>
          <w:lang w:eastAsia="zh-CN"/>
        </w:rPr>
        <w:t xml:space="preserve"> number of objects requested (max)</w:t>
      </w:r>
      <w:r>
        <w:rPr>
          <w:lang w:eastAsia="zh-CN"/>
        </w:rPr>
        <w:t>;</w:t>
      </w:r>
    </w:p>
    <w:p w14:paraId="57FF6B33" w14:textId="77777777" w:rsidR="00BE650C" w:rsidRDefault="00BE650C" w:rsidP="00BE650C">
      <w:pPr>
        <w:pStyle w:val="B1"/>
        <w:rPr>
          <w:lang w:eastAsia="zh-CN"/>
        </w:rPr>
      </w:pPr>
      <w:r>
        <w:rPr>
          <w:lang w:eastAsia="zh-CN"/>
        </w:rPr>
        <w:t>-</w:t>
      </w:r>
      <w:r>
        <w:rPr>
          <w:lang w:eastAsia="zh-CN"/>
        </w:rPr>
        <w:tab/>
      </w:r>
      <w:proofErr w:type="gramStart"/>
      <w:r>
        <w:rPr>
          <w:lang w:eastAsia="zh-CN"/>
        </w:rPr>
        <w:t>preferred</w:t>
      </w:r>
      <w:proofErr w:type="gramEnd"/>
      <w:r>
        <w:rPr>
          <w:lang w:eastAsia="zh-CN"/>
        </w:rPr>
        <w:t xml:space="preserve">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7CC0636F" w14:textId="77777777" w:rsidR="00BE650C" w:rsidRDefault="00BE650C" w:rsidP="00BE650C">
      <w:pPr>
        <w:pStyle w:val="B1"/>
        <w:rPr>
          <w:lang w:eastAsia="zh-CN"/>
        </w:rPr>
      </w:pPr>
      <w:r>
        <w:rPr>
          <w:lang w:eastAsia="zh-CN"/>
        </w:rPr>
        <w:t>-</w:t>
      </w:r>
      <w:r>
        <w:rPr>
          <w:lang w:eastAsia="zh-CN"/>
        </w:rPr>
        <w:tab/>
      </w:r>
      <w:proofErr w:type="gramStart"/>
      <w:r>
        <w:rPr>
          <w:lang w:eastAsia="zh-CN"/>
        </w:rPr>
        <w:t>time</w:t>
      </w:r>
      <w:proofErr w:type="gramEnd"/>
      <w:r>
        <w:rPr>
          <w:lang w:eastAsia="zh-CN"/>
        </w:rPr>
        <w:t xml:space="preserve"> when analytics information is needed;</w:t>
      </w:r>
    </w:p>
    <w:p w14:paraId="7BB38657" w14:textId="77777777" w:rsidR="00BE650C" w:rsidRDefault="00BE650C" w:rsidP="00BE650C">
      <w:pPr>
        <w:pStyle w:val="B1"/>
        <w:rPr>
          <w:lang w:eastAsia="zh-CN"/>
        </w:rPr>
      </w:pPr>
      <w:r>
        <w:rPr>
          <w:lang w:eastAsia="zh-CN"/>
        </w:rPr>
        <w:t>-</w:t>
      </w:r>
      <w:r>
        <w:rPr>
          <w:lang w:eastAsia="zh-CN"/>
        </w:rPr>
        <w:tab/>
        <w:t>Analytics Metadata Request;</w:t>
      </w:r>
    </w:p>
    <w:p w14:paraId="3135C2E6" w14:textId="77777777" w:rsidR="00BE650C" w:rsidRDefault="00BE650C" w:rsidP="00BE650C">
      <w:pPr>
        <w:pStyle w:val="B1"/>
        <w:rPr>
          <w:lang w:eastAsia="zh-CN"/>
        </w:rPr>
      </w:pPr>
      <w:r>
        <w:rPr>
          <w:lang w:eastAsia="zh-CN"/>
        </w:rPr>
        <w:t>-</w:t>
      </w:r>
      <w:r>
        <w:rPr>
          <w:lang w:eastAsia="zh-CN"/>
        </w:rPr>
        <w:tab/>
        <w:t>(Set of) NWDAF identifiers used by the NWDAF service consumer when aggregating multiple analytic subscriptions;</w:t>
      </w:r>
    </w:p>
    <w:p w14:paraId="7682BECE" w14:textId="77777777" w:rsidR="00BE650C" w:rsidRDefault="00BE650C" w:rsidP="00BE650C">
      <w:pPr>
        <w:pStyle w:val="B1"/>
        <w:rPr>
          <w:lang w:eastAsia="zh-CN"/>
        </w:rPr>
      </w:pPr>
      <w:r>
        <w:rPr>
          <w:lang w:eastAsia="zh-CN"/>
        </w:rPr>
        <w:t>-</w:t>
      </w:r>
      <w:r>
        <w:rPr>
          <w:lang w:eastAsia="zh-CN"/>
        </w:rPr>
        <w:tab/>
        <w:t>Dataset Statistical Properties;</w:t>
      </w:r>
    </w:p>
    <w:p w14:paraId="10DEC918" w14:textId="77777777" w:rsidR="00BE650C" w:rsidRDefault="00BE650C" w:rsidP="00BE650C">
      <w:pPr>
        <w:pStyle w:val="B1"/>
        <w:rPr>
          <w:lang w:eastAsia="zh-CN"/>
        </w:rPr>
      </w:pPr>
      <w:r>
        <w:rPr>
          <w:lang w:eastAsia="zh-CN"/>
        </w:rPr>
        <w:t>-</w:t>
      </w:r>
      <w:r>
        <w:rPr>
          <w:lang w:eastAsia="zh-CN"/>
        </w:rPr>
        <w:tab/>
        <w:t>Output strategy;</w:t>
      </w:r>
    </w:p>
    <w:p w14:paraId="4DD552B1" w14:textId="77777777" w:rsidR="00BE650C" w:rsidRDefault="00BE650C" w:rsidP="00BE650C">
      <w:pPr>
        <w:pStyle w:val="B1"/>
        <w:rPr>
          <w:lang w:eastAsia="zh-CN"/>
        </w:rPr>
      </w:pPr>
      <w:r>
        <w:rPr>
          <w:lang w:eastAsia="zh-CN"/>
        </w:rPr>
        <w:t>-</w:t>
      </w:r>
      <w:r>
        <w:rPr>
          <w:lang w:eastAsia="zh-CN"/>
        </w:rPr>
        <w:tab/>
        <w:t>Data time window;</w:t>
      </w:r>
    </w:p>
    <w:p w14:paraId="0BD23A41" w14:textId="77777777" w:rsidR="00BE650C" w:rsidRDefault="00BE650C" w:rsidP="00BE650C">
      <w:pPr>
        <w:pStyle w:val="B1"/>
        <w:rPr>
          <w:lang w:eastAsia="zh-CN"/>
        </w:rPr>
      </w:pPr>
      <w:r>
        <w:rPr>
          <w:lang w:eastAsia="zh-CN"/>
        </w:rPr>
        <w:t>-</w:t>
      </w:r>
      <w:r>
        <w:rPr>
          <w:lang w:eastAsia="zh-CN"/>
        </w:rPr>
        <w:tab/>
      </w:r>
      <w:proofErr w:type="gramStart"/>
      <w:r>
        <w:rPr>
          <w:lang w:eastAsia="zh-CN"/>
        </w:rPr>
        <w:t>consumer</w:t>
      </w:r>
      <w:proofErr w:type="gramEnd"/>
      <w:r>
        <w:rPr>
          <w:lang w:eastAsia="zh-CN"/>
        </w:rPr>
        <w:t xml:space="preserve"> NF's serving area or NF ID;</w:t>
      </w:r>
    </w:p>
    <w:p w14:paraId="1B117CF3" w14:textId="77777777" w:rsidR="00BE650C" w:rsidRDefault="00BE650C" w:rsidP="00BE650C">
      <w:pPr>
        <w:pStyle w:val="B1"/>
        <w:rPr>
          <w:lang w:eastAsia="zh-CN"/>
        </w:rPr>
      </w:pPr>
      <w:r>
        <w:rPr>
          <w:lang w:eastAsia="zh-CN"/>
        </w:rPr>
        <w:lastRenderedPageBreak/>
        <w:t>-</w:t>
      </w:r>
      <w:r>
        <w:rPr>
          <w:lang w:eastAsia="zh-CN"/>
        </w:rPr>
        <w:tab/>
      </w:r>
      <w:proofErr w:type="gramStart"/>
      <w:r>
        <w:rPr>
          <w:lang w:eastAsia="zh-CN"/>
        </w:rPr>
        <w:t>information</w:t>
      </w:r>
      <w:proofErr w:type="gramEnd"/>
      <w:r>
        <w:rPr>
          <w:lang w:eastAsia="zh-CN"/>
        </w:rPr>
        <w:t xml:space="preserve"> of previous analytics subscription, i.e. NWDAF identifier (i.e. Instance ID or Set ID), Analytics ID(s) (including SUPIs and Analytics Filter Information for UE-related Analytics) and Subscription Correlation ID;</w:t>
      </w:r>
    </w:p>
    <w:p w14:paraId="08F325A3" w14:textId="77777777" w:rsidR="00BE650C" w:rsidRPr="005D2CF1" w:rsidRDefault="00BE650C" w:rsidP="00BE650C">
      <w:pPr>
        <w:pStyle w:val="B1"/>
        <w:rPr>
          <w:lang w:eastAsia="zh-CN"/>
        </w:rPr>
      </w:pPr>
      <w:r>
        <w:rPr>
          <w:lang w:eastAsia="zh-CN"/>
        </w:rPr>
        <w:t>-</w:t>
      </w:r>
      <w:r>
        <w:rPr>
          <w:lang w:eastAsia="zh-CN"/>
        </w:rPr>
        <w:tab/>
        <w:t>Use case context</w:t>
      </w:r>
      <w:r w:rsidRPr="005D2CF1">
        <w:rPr>
          <w:lang w:eastAsia="zh-CN"/>
        </w:rPr>
        <w:t>.</w:t>
      </w:r>
    </w:p>
    <w:p w14:paraId="72F789E5" w14:textId="77777777" w:rsidR="00BE650C" w:rsidRPr="005D2CF1" w:rsidRDefault="00BE650C" w:rsidP="00BE650C">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1D72126D" w14:textId="77777777" w:rsidR="00BE650C" w:rsidRPr="005D2CF1" w:rsidRDefault="00BE650C" w:rsidP="00BE650C">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C39995E" w14:textId="651D29E3" w:rsidR="00BE650C" w:rsidRDefault="00BE650C" w:rsidP="00BE650C">
      <w:pPr>
        <w:rPr>
          <w:ins w:id="75" w:author="ZTE01" w:date="2023-02-10T18:01:00Z"/>
        </w:rPr>
      </w:pPr>
      <w:r w:rsidRPr="005D2CF1">
        <w:rPr>
          <w:b/>
        </w:rPr>
        <w:t>Outputs, Optional:</w:t>
      </w:r>
      <w:del w:id="76" w:author="ZTE01" w:date="2023-02-10T18:01:00Z">
        <w:r w:rsidRPr="005D2CF1" w:rsidDel="00BE650C">
          <w:delText xml:space="preserve"> None.</w:delText>
        </w:r>
      </w:del>
    </w:p>
    <w:p w14:paraId="2ADCE240" w14:textId="1E254FF6" w:rsidR="00BE650C" w:rsidRPr="00BE650C" w:rsidRDefault="00BE650C" w:rsidP="00BE650C">
      <w:pPr>
        <w:pStyle w:val="B1"/>
      </w:pPr>
      <w:ins w:id="77" w:author="ZTE01" w:date="2023-02-10T18:01:00Z">
        <w:r>
          <w:rPr>
            <w:lang w:eastAsia="zh-CN"/>
          </w:rPr>
          <w:t>-</w:t>
        </w:r>
        <w:r>
          <w:rPr>
            <w:lang w:eastAsia="zh-CN"/>
          </w:rPr>
          <w:tab/>
          <w:t>List of transferred Analytics ID(s): this parameter shall be present</w:t>
        </w:r>
        <w:r>
          <w:rPr>
            <w:lang w:eastAsia="ko-KR"/>
          </w:rPr>
          <w:t xml:space="preserve"> when Target NWDAF informs the analytics consumer about the successful analytics subscription transfer.</w:t>
        </w:r>
      </w:ins>
    </w:p>
    <w:p w14:paraId="08BD86B7" w14:textId="77777777" w:rsidR="00BE650C" w:rsidRPr="005D2CF1" w:rsidRDefault="00BE650C" w:rsidP="00BE650C">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03655685" w14:textId="3759DF45" w:rsidR="00BE650C" w:rsidRDefault="00BE650C" w:rsidP="00BE65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3rd change * * * *</w:t>
      </w:r>
    </w:p>
    <w:p w14:paraId="6B4F75A6" w14:textId="77777777" w:rsidR="0010621E" w:rsidRPr="005D2CF1" w:rsidRDefault="0010621E" w:rsidP="0010621E">
      <w:pPr>
        <w:pStyle w:val="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74"/>
    </w:p>
    <w:p w14:paraId="62613F7D" w14:textId="77777777" w:rsidR="0010621E" w:rsidRPr="005D2CF1" w:rsidRDefault="0010621E" w:rsidP="0010621E">
      <w:pPr>
        <w:rPr>
          <w:b/>
        </w:rPr>
      </w:pPr>
      <w:r w:rsidRPr="005D2CF1">
        <w:rPr>
          <w:b/>
        </w:rPr>
        <w:t xml:space="preserve">Service operation name: </w:t>
      </w:r>
      <w:r w:rsidRPr="005D2CF1">
        <w:t>Nnwdaf_AnalyticsSubscription_Notify.</w:t>
      </w:r>
    </w:p>
    <w:p w14:paraId="47CD84B0" w14:textId="77777777" w:rsidR="0010621E" w:rsidRPr="005D2CF1" w:rsidRDefault="0010621E" w:rsidP="0010621E">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2682B74" w14:textId="77777777" w:rsidR="0010621E" w:rsidRPr="005D2CF1" w:rsidRDefault="0010621E" w:rsidP="0010621E">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6157E0F9" w14:textId="77777777" w:rsidR="0010621E" w:rsidRDefault="0010621E" w:rsidP="0010621E">
      <w:pPr>
        <w:rPr>
          <w:b/>
          <w:lang w:eastAsia="zh-CN"/>
        </w:rPr>
      </w:pPr>
      <w:r w:rsidRPr="005D2CF1">
        <w:rPr>
          <w:b/>
          <w:lang w:eastAsia="zh-CN"/>
        </w:rPr>
        <w:t>Inputs, Optional:</w:t>
      </w:r>
    </w:p>
    <w:p w14:paraId="035E9683" w14:textId="77777777" w:rsidR="0010621E" w:rsidRDefault="0010621E" w:rsidP="0010621E">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EC0E233" w14:textId="77777777" w:rsidR="0010621E" w:rsidRDefault="0010621E" w:rsidP="0010621E">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28B2AABA" w14:textId="77777777" w:rsidR="0010621E" w:rsidRDefault="0010621E" w:rsidP="0010621E">
      <w:pPr>
        <w:pStyle w:val="B1"/>
        <w:rPr>
          <w:lang w:eastAsia="zh-CN"/>
        </w:rPr>
      </w:pPr>
      <w:r>
        <w:rPr>
          <w:lang w:eastAsia="zh-CN"/>
        </w:rPr>
        <w:t>-</w:t>
      </w:r>
      <w:r>
        <w:rPr>
          <w:lang w:eastAsia="zh-CN"/>
        </w:rPr>
        <w:tab/>
        <w:t>V</w:t>
      </w:r>
      <w:r w:rsidRPr="005D2CF1">
        <w:rPr>
          <w:lang w:eastAsia="zh-CN"/>
        </w:rPr>
        <w:t>alidity period</w:t>
      </w:r>
      <w:r>
        <w:rPr>
          <w:lang w:eastAsia="zh-CN"/>
        </w:rPr>
        <w:t>.</w:t>
      </w:r>
    </w:p>
    <w:p w14:paraId="694C6022" w14:textId="77777777" w:rsidR="0010621E" w:rsidRDefault="0010621E" w:rsidP="0010621E">
      <w:pPr>
        <w:pStyle w:val="B1"/>
        <w:rPr>
          <w:lang w:eastAsia="zh-CN"/>
        </w:rPr>
      </w:pPr>
      <w:r>
        <w:rPr>
          <w:lang w:eastAsia="zh-CN"/>
        </w:rPr>
        <w:t>-</w:t>
      </w:r>
      <w:r>
        <w:rPr>
          <w:lang w:eastAsia="zh-CN"/>
        </w:rPr>
        <w:tab/>
        <w:t>Confidence</w:t>
      </w:r>
    </w:p>
    <w:p w14:paraId="3210EBE4" w14:textId="77777777" w:rsidR="0010621E" w:rsidRDefault="0010621E" w:rsidP="0010621E">
      <w:pPr>
        <w:pStyle w:val="B1"/>
        <w:rPr>
          <w:lang w:eastAsia="zh-CN"/>
        </w:rPr>
      </w:pPr>
      <w:r>
        <w:rPr>
          <w:lang w:eastAsia="zh-CN"/>
        </w:rPr>
        <w:t>-</w:t>
      </w:r>
      <w:r>
        <w:rPr>
          <w:lang w:eastAsia="zh-CN"/>
        </w:rPr>
        <w:tab/>
        <w:t>Revised waiting time.</w:t>
      </w:r>
    </w:p>
    <w:p w14:paraId="4E36671D" w14:textId="77777777" w:rsidR="0010621E" w:rsidRDefault="0010621E" w:rsidP="0010621E">
      <w:pPr>
        <w:pStyle w:val="B1"/>
        <w:rPr>
          <w:lang w:eastAsia="zh-CN"/>
        </w:rPr>
      </w:pPr>
      <w:r>
        <w:rPr>
          <w:lang w:eastAsia="zh-CN"/>
        </w:rPr>
        <w:t>-</w:t>
      </w:r>
      <w:r>
        <w:rPr>
          <w:lang w:eastAsia="zh-CN"/>
        </w:rPr>
        <w:tab/>
        <w:t>Analytics Metadata Information.</w:t>
      </w:r>
    </w:p>
    <w:p w14:paraId="181EA2D9" w14:textId="77777777" w:rsidR="0010621E" w:rsidRDefault="0010621E" w:rsidP="0010621E">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6A5A141B" w14:textId="77777777" w:rsidR="0010621E" w:rsidRPr="005D2CF1" w:rsidRDefault="0010621E" w:rsidP="0010621E">
      <w:pPr>
        <w:pStyle w:val="NO"/>
      </w:pPr>
      <w:r w:rsidRPr="005D2CF1">
        <w:t>NOTE:</w:t>
      </w:r>
      <w:r w:rsidRPr="005D2CF1">
        <w:tab/>
        <w:t>Validity period can also be provided as part of Analytics specific parameters for some NWDAF output analytics.</w:t>
      </w:r>
    </w:p>
    <w:p w14:paraId="1CC22F45" w14:textId="77777777" w:rsidR="0010621E" w:rsidRDefault="0010621E" w:rsidP="0010621E">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09C2D47" w14:textId="77777777" w:rsidR="0010621E" w:rsidRDefault="0010621E" w:rsidP="0010621E">
      <w:pPr>
        <w:pStyle w:val="B1"/>
        <w:rPr>
          <w:ins w:id="78" w:author="ZTE4" w:date="2023-01-10T00:22:00Z"/>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363BD3A" w14:textId="48F71551" w:rsidR="00193708" w:rsidRPr="00193708" w:rsidRDefault="00193708" w:rsidP="0010621E">
      <w:pPr>
        <w:pStyle w:val="B1"/>
        <w:rPr>
          <w:lang w:eastAsia="zh-CN"/>
        </w:rPr>
      </w:pPr>
      <w:ins w:id="79" w:author="ZTE4" w:date="2023-01-10T00:22:00Z">
        <w:r>
          <w:rPr>
            <w:lang w:eastAsia="zh-CN"/>
          </w:rPr>
          <w:lastRenderedPageBreak/>
          <w:t>-</w:t>
        </w:r>
        <w:r>
          <w:rPr>
            <w:lang w:eastAsia="zh-CN"/>
          </w:rPr>
          <w:tab/>
        </w:r>
      </w:ins>
      <w:ins w:id="80" w:author="ZTE01" w:date="2023-02-10T17:49:00Z">
        <w:r w:rsidR="00BE650C">
          <w:rPr>
            <w:lang w:eastAsia="zh-CN"/>
          </w:rPr>
          <w:t>L</w:t>
        </w:r>
      </w:ins>
      <w:ins w:id="81" w:author="ZTE4" w:date="2023-01-10T00:22:00Z">
        <w:r>
          <w:rPr>
            <w:lang w:eastAsia="zh-CN"/>
          </w:rPr>
          <w:t>ist of transferred Analytics ID(s): this parameter shall be present</w:t>
        </w:r>
        <w:r>
          <w:rPr>
            <w:lang w:eastAsia="ko-KR"/>
          </w:rPr>
          <w:t xml:space="preserve"> when Target NWDAF informs the analytics consumer about the successful analytics subscription transfer.</w:t>
        </w:r>
      </w:ins>
    </w:p>
    <w:p w14:paraId="6281D402" w14:textId="77777777" w:rsidR="0010621E" w:rsidRPr="005D2CF1" w:rsidRDefault="0010621E" w:rsidP="0010621E">
      <w:r w:rsidRPr="005D2CF1">
        <w:rPr>
          <w:b/>
          <w:lang w:eastAsia="zh-CN"/>
        </w:rPr>
        <w:t>Outputs, Required:</w:t>
      </w:r>
      <w:r w:rsidRPr="005D2CF1">
        <w:rPr>
          <w:lang w:eastAsia="zh-CN"/>
        </w:rPr>
        <w:t xml:space="preserve"> Operation execution result indication.</w:t>
      </w:r>
    </w:p>
    <w:p w14:paraId="37396A8C" w14:textId="29AF3B0D" w:rsidR="0010621E" w:rsidRDefault="0010621E" w:rsidP="0010621E">
      <w:r w:rsidRPr="005D2CF1">
        <w:rPr>
          <w:b/>
        </w:rPr>
        <w:t xml:space="preserve">Outputs, Optional: </w:t>
      </w:r>
      <w:r w:rsidRPr="005D2CF1">
        <w:t>None.</w:t>
      </w:r>
    </w:p>
    <w:p w14:paraId="25010F07" w14:textId="77777777" w:rsidR="00933D5F" w:rsidRDefault="00933D5F" w:rsidP="0010621E"/>
    <w:p w14:paraId="098660B7" w14:textId="77777777" w:rsidR="00933D5F" w:rsidRDefault="00933D5F" w:rsidP="00933D5F">
      <w:pPr>
        <w:pStyle w:val="3"/>
        <w:rPr>
          <w:lang w:eastAsia="zh-CN"/>
        </w:rPr>
      </w:pPr>
      <w:bookmarkStart w:id="82" w:name="_Toc122419365"/>
      <w:r>
        <w:rPr>
          <w:lang w:eastAsia="zh-CN"/>
        </w:rPr>
        <w:t>7.2.5</w:t>
      </w:r>
      <w:r>
        <w:rPr>
          <w:lang w:eastAsia="zh-CN"/>
        </w:rPr>
        <w:tab/>
        <w:t>Nnwdaf_AnalyticsSubscription_Transfer service operation</w:t>
      </w:r>
      <w:bookmarkEnd w:id="82"/>
    </w:p>
    <w:p w14:paraId="03390CFF" w14:textId="77777777" w:rsidR="00933D5F" w:rsidRDefault="00933D5F" w:rsidP="00933D5F">
      <w:pPr>
        <w:rPr>
          <w:lang w:eastAsia="zh-CN"/>
        </w:rPr>
      </w:pPr>
      <w:r>
        <w:rPr>
          <w:lang w:eastAsia="zh-CN"/>
        </w:rPr>
        <w:t>Service operation name: Nnwdaf_AnalyticsSubscription_Transfer.</w:t>
      </w:r>
    </w:p>
    <w:p w14:paraId="3EB4552C" w14:textId="77777777" w:rsidR="00933D5F" w:rsidRDefault="00933D5F" w:rsidP="00933D5F">
      <w:pPr>
        <w:rPr>
          <w:lang w:eastAsia="zh-CN"/>
        </w:rPr>
      </w:pPr>
      <w:r w:rsidRPr="00320244">
        <w:rPr>
          <w:b/>
          <w:bCs/>
          <w:lang w:eastAsia="zh-CN"/>
        </w:rPr>
        <w:t>Description:</w:t>
      </w:r>
      <w:r>
        <w:rPr>
          <w:lang w:eastAsia="zh-CN"/>
        </w:rPr>
        <w:t xml:space="preserve"> Requests to NWDAF for transferring analytics subscription(s) from the consumer NWDAF.</w:t>
      </w:r>
    </w:p>
    <w:p w14:paraId="27345E37" w14:textId="77777777" w:rsidR="00933D5F" w:rsidRPr="00320244" w:rsidRDefault="00933D5F" w:rsidP="00933D5F">
      <w:pPr>
        <w:rPr>
          <w:b/>
          <w:bCs/>
          <w:lang w:eastAsia="zh-CN"/>
        </w:rPr>
      </w:pPr>
      <w:r w:rsidRPr="00320244">
        <w:rPr>
          <w:b/>
          <w:bCs/>
          <w:lang w:eastAsia="zh-CN"/>
        </w:rPr>
        <w:t>Inputs, Required:</w:t>
      </w:r>
    </w:p>
    <w:p w14:paraId="1F0F3DAC" w14:textId="77777777" w:rsidR="00933D5F" w:rsidRDefault="00933D5F" w:rsidP="00933D5F">
      <w:pPr>
        <w:pStyle w:val="B1"/>
        <w:rPr>
          <w:lang w:eastAsia="zh-CN"/>
        </w:rPr>
      </w:pPr>
      <w:r>
        <w:rPr>
          <w:lang w:eastAsia="zh-CN"/>
        </w:rPr>
        <w:t>-</w:t>
      </w:r>
      <w:r>
        <w:rPr>
          <w:lang w:eastAsia="zh-CN"/>
        </w:rPr>
        <w:tab/>
        <w:t>Transfer type: indicates the type of the transfer request. The following values are supported:</w:t>
      </w:r>
    </w:p>
    <w:p w14:paraId="26BDB339" w14:textId="77777777" w:rsidR="00933D5F" w:rsidRDefault="00933D5F" w:rsidP="00933D5F">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56914CF9" w14:textId="77777777" w:rsidR="00933D5F" w:rsidRDefault="00933D5F" w:rsidP="00933D5F">
      <w:pPr>
        <w:pStyle w:val="B2"/>
        <w:rPr>
          <w:lang w:eastAsia="zh-CN"/>
        </w:rPr>
      </w:pPr>
      <w:r>
        <w:rPr>
          <w:lang w:eastAsia="zh-CN"/>
        </w:rPr>
        <w:t>-</w:t>
      </w:r>
      <w:r>
        <w:rPr>
          <w:lang w:eastAsia="zh-CN"/>
        </w:rPr>
        <w:tab/>
        <w:t>Analytics subscription transfer: requests the NWDAF to take over the analytics subscription(s).</w:t>
      </w:r>
    </w:p>
    <w:p w14:paraId="1F42E04C" w14:textId="77777777" w:rsidR="00933D5F" w:rsidRDefault="00933D5F" w:rsidP="00933D5F">
      <w:pPr>
        <w:pStyle w:val="B2"/>
        <w:rPr>
          <w:lang w:eastAsia="zh-CN"/>
        </w:rPr>
      </w:pPr>
      <w:r>
        <w:rPr>
          <w:lang w:eastAsia="zh-CN"/>
        </w:rPr>
        <w:t>-</w:t>
      </w:r>
      <w:r>
        <w:rPr>
          <w:lang w:eastAsia="zh-CN"/>
        </w:rPr>
        <w:tab/>
        <w:t>Analytics subscription transfer cancel: cancels a prepared analytics subscription request.</w:t>
      </w:r>
    </w:p>
    <w:p w14:paraId="63A39667" w14:textId="77777777" w:rsidR="00933D5F" w:rsidRPr="00320244" w:rsidRDefault="00933D5F" w:rsidP="00933D5F">
      <w:pPr>
        <w:rPr>
          <w:b/>
          <w:bCs/>
          <w:lang w:eastAsia="zh-CN"/>
        </w:rPr>
      </w:pPr>
      <w:r w:rsidRPr="00320244">
        <w:rPr>
          <w:b/>
          <w:bCs/>
          <w:lang w:eastAsia="zh-CN"/>
        </w:rPr>
        <w:t>Inputs, Optional:</w:t>
      </w:r>
    </w:p>
    <w:p w14:paraId="15CDE29C" w14:textId="77777777" w:rsidR="00933D5F" w:rsidRDefault="00933D5F" w:rsidP="00933D5F">
      <w:pPr>
        <w:pStyle w:val="B1"/>
        <w:rPr>
          <w:lang w:eastAsia="zh-CN"/>
        </w:rPr>
      </w:pPr>
      <w:r>
        <w:rPr>
          <w:lang w:eastAsia="zh-CN"/>
        </w:rPr>
        <w:t>-</w:t>
      </w:r>
      <w:r>
        <w:rPr>
          <w:lang w:eastAsia="zh-CN"/>
        </w:rPr>
        <w:tab/>
        <w:t>If this service operation is for "analytics subscription transfer preparation", the following parameter shall be provided:</w:t>
      </w:r>
    </w:p>
    <w:p w14:paraId="167B3173" w14:textId="77777777" w:rsidR="00933D5F" w:rsidRDefault="00933D5F" w:rsidP="00933D5F">
      <w:pPr>
        <w:pStyle w:val="B2"/>
        <w:rPr>
          <w:lang w:eastAsia="zh-CN"/>
        </w:rPr>
      </w:pPr>
      <w:r>
        <w:rPr>
          <w:lang w:eastAsia="zh-CN"/>
        </w:rPr>
        <w:t>-</w:t>
      </w:r>
      <w:r>
        <w:rPr>
          <w:lang w:eastAsia="zh-CN"/>
        </w:rPr>
        <w:tab/>
        <w:t>(Set of) analytics subscription information with the following parameters:</w:t>
      </w:r>
    </w:p>
    <w:p w14:paraId="0F24B3CA" w14:textId="77777777" w:rsidR="00933D5F" w:rsidRDefault="00933D5F" w:rsidP="00933D5F">
      <w:pPr>
        <w:pStyle w:val="B3"/>
        <w:rPr>
          <w:lang w:eastAsia="zh-CN"/>
        </w:rPr>
      </w:pPr>
      <w:r>
        <w:rPr>
          <w:lang w:eastAsia="zh-CN"/>
        </w:rPr>
        <w:t>-</w:t>
      </w:r>
      <w:r>
        <w:rPr>
          <w:lang w:eastAsia="zh-CN"/>
        </w:rPr>
        <w:tab/>
        <w:t>All input parameters for the analytics exposure as specified in clause 6.1.3.</w:t>
      </w:r>
    </w:p>
    <w:p w14:paraId="0E1209E7" w14:textId="77777777" w:rsidR="00933D5F" w:rsidRDefault="00933D5F" w:rsidP="00933D5F">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65129B43" w14:textId="77777777" w:rsidR="00933D5F" w:rsidRDefault="00933D5F" w:rsidP="00933D5F">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15DB49F6" w14:textId="77777777" w:rsidR="00933D5F" w:rsidRDefault="00933D5F" w:rsidP="00933D5F">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18B11612" w14:textId="77777777" w:rsidR="00933D5F" w:rsidRDefault="00933D5F" w:rsidP="00933D5F">
      <w:pPr>
        <w:pStyle w:val="B4"/>
        <w:rPr>
          <w:lang w:eastAsia="zh-CN"/>
        </w:rPr>
      </w:pPr>
      <w:r>
        <w:rPr>
          <w:lang w:eastAsia="zh-CN"/>
        </w:rPr>
        <w:t>-</w:t>
      </w:r>
      <w:r>
        <w:rPr>
          <w:lang w:eastAsia="zh-CN"/>
        </w:rPr>
        <w:tab/>
        <w:t>[OPTIONAL] File address of the ML model(s).</w:t>
      </w:r>
    </w:p>
    <w:p w14:paraId="5CA870C0" w14:textId="77777777" w:rsidR="00933D5F" w:rsidRDefault="00933D5F" w:rsidP="00933D5F">
      <w:pPr>
        <w:pStyle w:val="B3"/>
        <w:rPr>
          <w:lang w:eastAsia="zh-CN"/>
        </w:rPr>
      </w:pPr>
      <w:r>
        <w:rPr>
          <w:lang w:eastAsia="zh-CN"/>
        </w:rPr>
        <w:t>-</w:t>
      </w:r>
      <w:r>
        <w:rPr>
          <w:lang w:eastAsia="zh-CN"/>
        </w:rPr>
        <w:tab/>
        <w:t>ID of the analytics consumer, e.g. NF, AF or OAM, that is subscribed to receive analytics.</w:t>
      </w:r>
    </w:p>
    <w:p w14:paraId="44FA6924" w14:textId="77777777" w:rsidR="00933D5F" w:rsidRDefault="00933D5F" w:rsidP="00933D5F">
      <w:pPr>
        <w:pStyle w:val="B3"/>
        <w:rPr>
          <w:lang w:eastAsia="zh-CN"/>
        </w:rPr>
      </w:pPr>
      <w:r>
        <w:rPr>
          <w:lang w:eastAsia="zh-CN"/>
        </w:rPr>
        <w:t>-</w:t>
      </w:r>
      <w:r>
        <w:rPr>
          <w:lang w:eastAsia="zh-CN"/>
        </w:rPr>
        <w:tab/>
        <w:t>(Set of) analytics context identifier(s): identifies analytics context available at the consumer NWDAF as defined in clause 6.1B.4.</w:t>
      </w:r>
    </w:p>
    <w:p w14:paraId="55A0596D" w14:textId="77777777" w:rsidR="00933D5F" w:rsidRDefault="00933D5F" w:rsidP="00933D5F">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3939227" w14:textId="77777777" w:rsidR="00933D5F" w:rsidRDefault="00933D5F" w:rsidP="00933D5F">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4F5A96B1" w14:textId="77777777" w:rsidR="00933D5F" w:rsidRDefault="00933D5F" w:rsidP="00933D5F">
      <w:pPr>
        <w:pStyle w:val="B1"/>
        <w:rPr>
          <w:lang w:eastAsia="zh-CN"/>
        </w:rPr>
      </w:pPr>
      <w:r>
        <w:rPr>
          <w:lang w:eastAsia="zh-CN"/>
        </w:rPr>
        <w:t>-</w:t>
      </w:r>
      <w:r>
        <w:rPr>
          <w:lang w:eastAsia="zh-CN"/>
        </w:rPr>
        <w:tab/>
        <w:t>If this service operation is to request analytics subscriptions transfer cancel, the following parameter shall be provided:</w:t>
      </w:r>
    </w:p>
    <w:p w14:paraId="6153EACD" w14:textId="77777777" w:rsidR="00933D5F" w:rsidRDefault="00933D5F" w:rsidP="00933D5F">
      <w:pPr>
        <w:pStyle w:val="B2"/>
        <w:rPr>
          <w:lang w:eastAsia="zh-CN"/>
        </w:rPr>
      </w:pPr>
      <w:r>
        <w:rPr>
          <w:lang w:eastAsia="zh-CN"/>
        </w:rPr>
        <w:t>-</w:t>
      </w:r>
      <w:r>
        <w:rPr>
          <w:lang w:eastAsia="zh-CN"/>
        </w:rPr>
        <w:tab/>
        <w:t>Subscription Correlation ID.</w:t>
      </w:r>
    </w:p>
    <w:p w14:paraId="6B63A6E4" w14:textId="77777777" w:rsidR="00933D5F" w:rsidRDefault="00933D5F" w:rsidP="00933D5F">
      <w:pPr>
        <w:rPr>
          <w:lang w:eastAsia="zh-CN"/>
        </w:rPr>
      </w:pPr>
      <w:r w:rsidRPr="00320244">
        <w:rPr>
          <w:b/>
          <w:bCs/>
          <w:lang w:eastAsia="zh-CN"/>
        </w:rPr>
        <w:t>Outputs Required:</w:t>
      </w:r>
      <w:r>
        <w:rPr>
          <w:lang w:eastAsia="zh-CN"/>
        </w:rPr>
        <w:t xml:space="preserve"> Operation execution result indication.</w:t>
      </w:r>
    </w:p>
    <w:p w14:paraId="690672A9" w14:textId="573EE2DF" w:rsidR="00933D5F" w:rsidRDefault="00933D5F" w:rsidP="00933D5F">
      <w:pPr>
        <w:rPr>
          <w:lang w:eastAsia="zh-CN"/>
        </w:rPr>
      </w:pPr>
      <w:r w:rsidRPr="00320244">
        <w:rPr>
          <w:b/>
          <w:bCs/>
          <w:lang w:eastAsia="zh-CN"/>
        </w:rPr>
        <w:lastRenderedPageBreak/>
        <w:t>Outputs, Optional:</w:t>
      </w:r>
      <w:r>
        <w:rPr>
          <w:lang w:eastAsia="zh-CN"/>
        </w:rPr>
        <w:t xml:space="preserve"> </w:t>
      </w:r>
      <w:del w:id="83" w:author="ZTE01" w:date="2023-02-10T15:46:00Z">
        <w:r w:rsidDel="000A123A">
          <w:rPr>
            <w:lang w:eastAsia="zh-CN"/>
          </w:rPr>
          <w:delText>None.</w:delText>
        </w:r>
      </w:del>
    </w:p>
    <w:p w14:paraId="7C58E5DA" w14:textId="77777777" w:rsidR="004532A7" w:rsidRPr="00193708" w:rsidRDefault="004532A7" w:rsidP="004532A7">
      <w:pPr>
        <w:pStyle w:val="B1"/>
        <w:rPr>
          <w:ins w:id="84" w:author="ZTE01" w:date="2023-02-10T16:06:00Z"/>
          <w:lang w:eastAsia="zh-CN"/>
        </w:rPr>
      </w:pPr>
      <w:ins w:id="85" w:author="ZTE01" w:date="2023-02-10T16:06:00Z">
        <w:r>
          <w:rPr>
            <w:lang w:eastAsia="zh-CN"/>
          </w:rPr>
          <w:t>-</w:t>
        </w:r>
        <w:r>
          <w:rPr>
            <w:lang w:eastAsia="zh-CN"/>
          </w:rPr>
          <w:tab/>
        </w:r>
        <w:proofErr w:type="gramStart"/>
        <w:r>
          <w:rPr>
            <w:lang w:eastAsia="zh-CN"/>
          </w:rPr>
          <w:t>a</w:t>
        </w:r>
        <w:proofErr w:type="gramEnd"/>
        <w:r>
          <w:rPr>
            <w:lang w:eastAsia="zh-CN"/>
          </w:rPr>
          <w:t xml:space="preserve"> list of transferred Analytics ID(s): this parameter shall be present</w:t>
        </w:r>
        <w:r>
          <w:rPr>
            <w:lang w:eastAsia="ko-KR"/>
          </w:rPr>
          <w:t xml:space="preserve"> when Target NWDAF informs the analytics consumer about the successful analytics subscription transfer.</w:t>
        </w:r>
      </w:ins>
    </w:p>
    <w:p w14:paraId="6DA2A790" w14:textId="77777777" w:rsidR="00933D5F" w:rsidRPr="004532A7" w:rsidRDefault="00933D5F" w:rsidP="0010621E">
      <w:pPr>
        <w:rPr>
          <w:noProof/>
        </w:rPr>
      </w:pPr>
    </w:p>
    <w:bookmarkEnd w:id="9"/>
    <w:bookmarkEnd w:id="10"/>
    <w:bookmarkEnd w:id="11"/>
    <w:bookmarkEnd w:id="12"/>
    <w:bookmarkEnd w:id="13"/>
    <w:bookmarkEnd w:id="14"/>
    <w:bookmarkEnd w:id="15"/>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2F19B" w14:textId="77777777" w:rsidR="00F720A1" w:rsidRDefault="00F720A1">
      <w:pPr>
        <w:spacing w:after="0"/>
      </w:pPr>
      <w:r>
        <w:separator/>
      </w:r>
    </w:p>
  </w:endnote>
  <w:endnote w:type="continuationSeparator" w:id="0">
    <w:p w14:paraId="11CABB0C" w14:textId="77777777" w:rsidR="00F720A1" w:rsidRDefault="00F72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38EE6" w14:textId="77777777" w:rsidR="00F720A1" w:rsidRDefault="00F720A1">
      <w:pPr>
        <w:spacing w:after="0"/>
      </w:pPr>
      <w:r>
        <w:separator/>
      </w:r>
    </w:p>
  </w:footnote>
  <w:footnote w:type="continuationSeparator" w:id="0">
    <w:p w14:paraId="2053DC60" w14:textId="77777777" w:rsidR="00F720A1" w:rsidRDefault="00F720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E289" w14:textId="77777777" w:rsidR="004F51F6" w:rsidRDefault="004F51F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C0DF2" w14:textId="77777777" w:rsidR="004F51F6" w:rsidRDefault="004005C0">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8411" w14:textId="77777777" w:rsidR="004F51F6" w:rsidRDefault="004F51F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3E80EB8"/>
    <w:multiLevelType w:val="hybridMultilevel"/>
    <w:tmpl w:val="07FA707C"/>
    <w:lvl w:ilvl="0" w:tplc="9B78D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48C5"/>
    <w:rsid w:val="00010D1F"/>
    <w:rsid w:val="00016A7E"/>
    <w:rsid w:val="00022E4A"/>
    <w:rsid w:val="00073AFB"/>
    <w:rsid w:val="00074D4C"/>
    <w:rsid w:val="00081917"/>
    <w:rsid w:val="000946F0"/>
    <w:rsid w:val="000A123A"/>
    <w:rsid w:val="000A4443"/>
    <w:rsid w:val="000A536E"/>
    <w:rsid w:val="000A6394"/>
    <w:rsid w:val="000B7FED"/>
    <w:rsid w:val="000C038A"/>
    <w:rsid w:val="000C3DB1"/>
    <w:rsid w:val="000C6598"/>
    <w:rsid w:val="000D44B3"/>
    <w:rsid w:val="000D59F2"/>
    <w:rsid w:val="000E3D56"/>
    <w:rsid w:val="000E4E41"/>
    <w:rsid w:val="000F26DC"/>
    <w:rsid w:val="00102DBC"/>
    <w:rsid w:val="001039FA"/>
    <w:rsid w:val="0010621E"/>
    <w:rsid w:val="00114B5C"/>
    <w:rsid w:val="001208C1"/>
    <w:rsid w:val="00120AC9"/>
    <w:rsid w:val="00137C15"/>
    <w:rsid w:val="00145D43"/>
    <w:rsid w:val="00154AEB"/>
    <w:rsid w:val="001639F0"/>
    <w:rsid w:val="00164F13"/>
    <w:rsid w:val="00165F8A"/>
    <w:rsid w:val="001666FA"/>
    <w:rsid w:val="00174DFE"/>
    <w:rsid w:val="0017743A"/>
    <w:rsid w:val="0018078B"/>
    <w:rsid w:val="001824CD"/>
    <w:rsid w:val="00187C58"/>
    <w:rsid w:val="00192C46"/>
    <w:rsid w:val="00193708"/>
    <w:rsid w:val="001966F9"/>
    <w:rsid w:val="001A08B3"/>
    <w:rsid w:val="001A7B60"/>
    <w:rsid w:val="001B52F0"/>
    <w:rsid w:val="001B7A65"/>
    <w:rsid w:val="001C02B3"/>
    <w:rsid w:val="001C3725"/>
    <w:rsid w:val="001E41F3"/>
    <w:rsid w:val="001F3148"/>
    <w:rsid w:val="001F3789"/>
    <w:rsid w:val="002240A8"/>
    <w:rsid w:val="002362B8"/>
    <w:rsid w:val="00254648"/>
    <w:rsid w:val="002573BB"/>
    <w:rsid w:val="00257EE8"/>
    <w:rsid w:val="0026004D"/>
    <w:rsid w:val="002621F2"/>
    <w:rsid w:val="002640DD"/>
    <w:rsid w:val="00275D12"/>
    <w:rsid w:val="002808CE"/>
    <w:rsid w:val="00284FEB"/>
    <w:rsid w:val="002860C4"/>
    <w:rsid w:val="00296F71"/>
    <w:rsid w:val="0029773C"/>
    <w:rsid w:val="002A6F3F"/>
    <w:rsid w:val="002A73DF"/>
    <w:rsid w:val="002A73F1"/>
    <w:rsid w:val="002B2831"/>
    <w:rsid w:val="002B5741"/>
    <w:rsid w:val="002B6AA1"/>
    <w:rsid w:val="002C3748"/>
    <w:rsid w:val="002E472E"/>
    <w:rsid w:val="002E666C"/>
    <w:rsid w:val="002F2DDB"/>
    <w:rsid w:val="003045E5"/>
    <w:rsid w:val="00305409"/>
    <w:rsid w:val="00310DE3"/>
    <w:rsid w:val="0031612D"/>
    <w:rsid w:val="003222EA"/>
    <w:rsid w:val="00334213"/>
    <w:rsid w:val="00335112"/>
    <w:rsid w:val="00335962"/>
    <w:rsid w:val="00343294"/>
    <w:rsid w:val="003437F7"/>
    <w:rsid w:val="0035267E"/>
    <w:rsid w:val="003609EF"/>
    <w:rsid w:val="0036231A"/>
    <w:rsid w:val="00366925"/>
    <w:rsid w:val="00374DD4"/>
    <w:rsid w:val="003777C1"/>
    <w:rsid w:val="00383093"/>
    <w:rsid w:val="003934CB"/>
    <w:rsid w:val="003A4C96"/>
    <w:rsid w:val="003C3F1F"/>
    <w:rsid w:val="003E14A9"/>
    <w:rsid w:val="003E1A36"/>
    <w:rsid w:val="004005C0"/>
    <w:rsid w:val="00410371"/>
    <w:rsid w:val="004141A9"/>
    <w:rsid w:val="004242F1"/>
    <w:rsid w:val="00424DA6"/>
    <w:rsid w:val="004509AF"/>
    <w:rsid w:val="004521A8"/>
    <w:rsid w:val="004532A7"/>
    <w:rsid w:val="004562DF"/>
    <w:rsid w:val="00456CE3"/>
    <w:rsid w:val="004643BC"/>
    <w:rsid w:val="00464EC6"/>
    <w:rsid w:val="004925EE"/>
    <w:rsid w:val="004A0CD4"/>
    <w:rsid w:val="004A5DE8"/>
    <w:rsid w:val="004B6EE3"/>
    <w:rsid w:val="004B75B7"/>
    <w:rsid w:val="004D495B"/>
    <w:rsid w:val="004E20D2"/>
    <w:rsid w:val="004F2815"/>
    <w:rsid w:val="004F51F6"/>
    <w:rsid w:val="0050486F"/>
    <w:rsid w:val="00512FD0"/>
    <w:rsid w:val="005141D9"/>
    <w:rsid w:val="0051580D"/>
    <w:rsid w:val="0053671C"/>
    <w:rsid w:val="00547111"/>
    <w:rsid w:val="005561B0"/>
    <w:rsid w:val="005769F7"/>
    <w:rsid w:val="005817BA"/>
    <w:rsid w:val="005854C0"/>
    <w:rsid w:val="00592D74"/>
    <w:rsid w:val="00596413"/>
    <w:rsid w:val="005A334A"/>
    <w:rsid w:val="005A6989"/>
    <w:rsid w:val="005D3C6D"/>
    <w:rsid w:val="005D56FB"/>
    <w:rsid w:val="005E2C44"/>
    <w:rsid w:val="00601912"/>
    <w:rsid w:val="00611ACF"/>
    <w:rsid w:val="00621188"/>
    <w:rsid w:val="006257ED"/>
    <w:rsid w:val="00625971"/>
    <w:rsid w:val="006521FB"/>
    <w:rsid w:val="00653DE4"/>
    <w:rsid w:val="00663E23"/>
    <w:rsid w:val="00665C47"/>
    <w:rsid w:val="00665F4D"/>
    <w:rsid w:val="006660E9"/>
    <w:rsid w:val="006725D2"/>
    <w:rsid w:val="00694D50"/>
    <w:rsid w:val="00695808"/>
    <w:rsid w:val="0069582A"/>
    <w:rsid w:val="006A2413"/>
    <w:rsid w:val="006B46FB"/>
    <w:rsid w:val="006C573A"/>
    <w:rsid w:val="006D2A24"/>
    <w:rsid w:val="006E21FB"/>
    <w:rsid w:val="00710A70"/>
    <w:rsid w:val="007115D5"/>
    <w:rsid w:val="007411D2"/>
    <w:rsid w:val="00743D6C"/>
    <w:rsid w:val="00752131"/>
    <w:rsid w:val="00776465"/>
    <w:rsid w:val="00792342"/>
    <w:rsid w:val="00796929"/>
    <w:rsid w:val="007977A8"/>
    <w:rsid w:val="007A4233"/>
    <w:rsid w:val="007A4BB9"/>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674D9"/>
    <w:rsid w:val="00870EE7"/>
    <w:rsid w:val="00874A36"/>
    <w:rsid w:val="008863B9"/>
    <w:rsid w:val="00894FAC"/>
    <w:rsid w:val="008A45A6"/>
    <w:rsid w:val="008D3CCC"/>
    <w:rsid w:val="008F3789"/>
    <w:rsid w:val="008F686C"/>
    <w:rsid w:val="0090585A"/>
    <w:rsid w:val="0090790E"/>
    <w:rsid w:val="009148DE"/>
    <w:rsid w:val="009319C0"/>
    <w:rsid w:val="00933D5F"/>
    <w:rsid w:val="009417E3"/>
    <w:rsid w:val="00941E30"/>
    <w:rsid w:val="00966603"/>
    <w:rsid w:val="00971829"/>
    <w:rsid w:val="00972647"/>
    <w:rsid w:val="00976994"/>
    <w:rsid w:val="0097725F"/>
    <w:rsid w:val="009777D9"/>
    <w:rsid w:val="009834D4"/>
    <w:rsid w:val="00991B88"/>
    <w:rsid w:val="00992665"/>
    <w:rsid w:val="00992819"/>
    <w:rsid w:val="00992E0C"/>
    <w:rsid w:val="009A1DAA"/>
    <w:rsid w:val="009A4FA7"/>
    <w:rsid w:val="009A5753"/>
    <w:rsid w:val="009A579D"/>
    <w:rsid w:val="009B6F2F"/>
    <w:rsid w:val="009D547D"/>
    <w:rsid w:val="009E3223"/>
    <w:rsid w:val="009E3297"/>
    <w:rsid w:val="009E6A1F"/>
    <w:rsid w:val="009F1B1B"/>
    <w:rsid w:val="009F734F"/>
    <w:rsid w:val="00A246B6"/>
    <w:rsid w:val="00A3241E"/>
    <w:rsid w:val="00A44C98"/>
    <w:rsid w:val="00A4741A"/>
    <w:rsid w:val="00A477E1"/>
    <w:rsid w:val="00A47E70"/>
    <w:rsid w:val="00A50CF0"/>
    <w:rsid w:val="00A628A5"/>
    <w:rsid w:val="00A73A8D"/>
    <w:rsid w:val="00A7671C"/>
    <w:rsid w:val="00A80C69"/>
    <w:rsid w:val="00AA2CBC"/>
    <w:rsid w:val="00AA5491"/>
    <w:rsid w:val="00AB0F4C"/>
    <w:rsid w:val="00AC5820"/>
    <w:rsid w:val="00AD1CD8"/>
    <w:rsid w:val="00AD6035"/>
    <w:rsid w:val="00B008F9"/>
    <w:rsid w:val="00B11D6A"/>
    <w:rsid w:val="00B14ACD"/>
    <w:rsid w:val="00B2061E"/>
    <w:rsid w:val="00B258BB"/>
    <w:rsid w:val="00B3403D"/>
    <w:rsid w:val="00B43F5C"/>
    <w:rsid w:val="00B56460"/>
    <w:rsid w:val="00B60B57"/>
    <w:rsid w:val="00B61DA4"/>
    <w:rsid w:val="00B6331F"/>
    <w:rsid w:val="00B66DD4"/>
    <w:rsid w:val="00B67B97"/>
    <w:rsid w:val="00B9657F"/>
    <w:rsid w:val="00B968C8"/>
    <w:rsid w:val="00B978D1"/>
    <w:rsid w:val="00BA3EC5"/>
    <w:rsid w:val="00BA51D9"/>
    <w:rsid w:val="00BA5AA1"/>
    <w:rsid w:val="00BB5DFC"/>
    <w:rsid w:val="00BD279D"/>
    <w:rsid w:val="00BD2A9D"/>
    <w:rsid w:val="00BD6BB8"/>
    <w:rsid w:val="00BE3C51"/>
    <w:rsid w:val="00BE650C"/>
    <w:rsid w:val="00C04CB9"/>
    <w:rsid w:val="00C10ED2"/>
    <w:rsid w:val="00C142EA"/>
    <w:rsid w:val="00C22737"/>
    <w:rsid w:val="00C33D39"/>
    <w:rsid w:val="00C34D7C"/>
    <w:rsid w:val="00C47CCC"/>
    <w:rsid w:val="00C556A3"/>
    <w:rsid w:val="00C662E1"/>
    <w:rsid w:val="00C66BA2"/>
    <w:rsid w:val="00C85DFE"/>
    <w:rsid w:val="00C870F6"/>
    <w:rsid w:val="00C90542"/>
    <w:rsid w:val="00C92F1A"/>
    <w:rsid w:val="00C9552A"/>
    <w:rsid w:val="00C95985"/>
    <w:rsid w:val="00CA033C"/>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773A"/>
    <w:rsid w:val="00D50255"/>
    <w:rsid w:val="00D53C38"/>
    <w:rsid w:val="00D658E3"/>
    <w:rsid w:val="00D66520"/>
    <w:rsid w:val="00D75D0F"/>
    <w:rsid w:val="00D84AE9"/>
    <w:rsid w:val="00DA39AC"/>
    <w:rsid w:val="00DA48BE"/>
    <w:rsid w:val="00DA4CE5"/>
    <w:rsid w:val="00DC2C85"/>
    <w:rsid w:val="00DD69C4"/>
    <w:rsid w:val="00DE1AC2"/>
    <w:rsid w:val="00DE34CF"/>
    <w:rsid w:val="00E045B6"/>
    <w:rsid w:val="00E13F3D"/>
    <w:rsid w:val="00E24AFF"/>
    <w:rsid w:val="00E3025B"/>
    <w:rsid w:val="00E30772"/>
    <w:rsid w:val="00E34898"/>
    <w:rsid w:val="00E40877"/>
    <w:rsid w:val="00E53736"/>
    <w:rsid w:val="00E678F0"/>
    <w:rsid w:val="00E71505"/>
    <w:rsid w:val="00E8085B"/>
    <w:rsid w:val="00EA0A51"/>
    <w:rsid w:val="00EB09B7"/>
    <w:rsid w:val="00EB10F3"/>
    <w:rsid w:val="00EB4721"/>
    <w:rsid w:val="00EB516B"/>
    <w:rsid w:val="00EC73A1"/>
    <w:rsid w:val="00ED5D53"/>
    <w:rsid w:val="00EE17D5"/>
    <w:rsid w:val="00EE7D7C"/>
    <w:rsid w:val="00EF7D96"/>
    <w:rsid w:val="00F01B77"/>
    <w:rsid w:val="00F04B66"/>
    <w:rsid w:val="00F0729D"/>
    <w:rsid w:val="00F07B45"/>
    <w:rsid w:val="00F25D98"/>
    <w:rsid w:val="00F300FB"/>
    <w:rsid w:val="00F33859"/>
    <w:rsid w:val="00F41A9C"/>
    <w:rsid w:val="00F53E02"/>
    <w:rsid w:val="00F54E74"/>
    <w:rsid w:val="00F605F6"/>
    <w:rsid w:val="00F63DA8"/>
    <w:rsid w:val="00F720A1"/>
    <w:rsid w:val="00F76052"/>
    <w:rsid w:val="00F912A4"/>
    <w:rsid w:val="00F9369B"/>
    <w:rsid w:val="00F95D3A"/>
    <w:rsid w:val="00FA0D13"/>
    <w:rsid w:val="00FA73A1"/>
    <w:rsid w:val="00FB6386"/>
    <w:rsid w:val="00FC07BE"/>
    <w:rsid w:val="00FC2F42"/>
    <w:rsid w:val="00FE0855"/>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link w:val="Char1"/>
    <w:qFormat/>
    <w:pPr>
      <w:jc w:val="center"/>
    </w:pPr>
    <w:rPr>
      <w:i/>
    </w:rPr>
  </w:style>
  <w:style w:type="paragraph" w:styleId="ab">
    <w:name w:val="header"/>
    <w:link w:val="Char2"/>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正文文本 Char"/>
    <w:basedOn w:val="a0"/>
    <w:link w:val="a8"/>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Char0"/>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Char2">
    <w:name w:val="页眉 Char"/>
    <w:basedOn w:val="a0"/>
    <w:link w:val="ab"/>
    <w:qFormat/>
    <w:rPr>
      <w:rFonts w:ascii="Arial" w:hAnsi="Arial"/>
      <w:b/>
      <w:sz w:val="18"/>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1">
    <w:name w:val="页脚 Char"/>
    <w:basedOn w:val="a0"/>
    <w:link w:val="aa"/>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Char">
    <w:name w:val="标题 5 Char"/>
    <w:link w:val="5"/>
    <w:qFormat/>
    <w:rPr>
      <w:rFonts w:ascii="Arial" w:hAnsi="Arial"/>
      <w:sz w:val="22"/>
      <w:lang w:val="en-GB" w:eastAsia="en-US"/>
    </w:rPr>
  </w:style>
  <w:style w:type="character" w:customStyle="1" w:styleId="NOZchn">
    <w:name w:val="NO Zchn"/>
    <w:qFormat/>
    <w:rPr>
      <w:lang w:eastAsia="en-US"/>
    </w:rPr>
  </w:style>
  <w:style w:type="paragraph" w:styleId="af2">
    <w:name w:val="List Paragraph"/>
    <w:basedOn w:val="a"/>
    <w:uiPriority w:val="34"/>
    <w:qFormat/>
    <w:pPr>
      <w:ind w:firstLineChars="200" w:firstLine="420"/>
    </w:pPr>
  </w:style>
  <w:style w:type="paragraph" w:customStyle="1" w:styleId="12">
    <w:name w:val="修订1"/>
    <w:hidden/>
    <w:uiPriority w:val="99"/>
    <w:semiHidden/>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4B66"/>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3.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__1.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__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670DF0-5B02-4736-AA3F-C235C4BAC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1</Pages>
  <Words>3638</Words>
  <Characters>20737</Characters>
  <Application>Microsoft Office Word</Application>
  <DocSecurity>0</DocSecurity>
  <Lines>172</Lines>
  <Paragraphs>48</Paragraphs>
  <ScaleCrop>false</ScaleCrop>
  <Company>3GPP Support Team</Company>
  <LinksUpToDate>false</LinksUpToDate>
  <CharactersWithSpaces>24327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ZTE01</cp:lastModifiedBy>
  <cp:revision>51</cp:revision>
  <cp:lastPrinted>2022-09-20T03:45:00Z</cp:lastPrinted>
  <dcterms:created xsi:type="dcterms:W3CDTF">2022-07-25T08:37:00Z</dcterms:created>
  <dcterms:modified xsi:type="dcterms:W3CDTF">2023-02-10T15:15:00Z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ies>
</file>